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宋体"/>
          <w:b/>
          <w:i/>
          <w:sz w:val="28"/>
          <w:lang w:val="en-US" w:eastAsia="zh-CN"/>
        </w:rPr>
      </w:pPr>
      <w:bookmarkStart w:id="0" w:name="_Hlk497909361"/>
      <w:bookmarkStart w:id="1" w:name="page1"/>
      <w:r>
        <w:rPr>
          <w:b/>
          <w:sz w:val="24"/>
        </w:rPr>
        <w:t>3GPP TSG-RAN WG4 WG4 #88</w:t>
      </w:r>
      <w:r>
        <w:rPr>
          <w:rFonts w:hint="eastAsia" w:eastAsia="宋体"/>
          <w:b/>
          <w:sz w:val="24"/>
          <w:lang w:val="en-US" w:eastAsia="zh-CN"/>
        </w:rPr>
        <w:t>bis</w:t>
      </w:r>
      <w:r>
        <w:rPr>
          <w:b/>
          <w:i/>
          <w:sz w:val="24"/>
        </w:rPr>
        <w:t xml:space="preserve"> </w:t>
      </w:r>
      <w:r>
        <w:rPr>
          <w:b/>
          <w:i/>
          <w:sz w:val="28"/>
        </w:rPr>
        <w:tab/>
      </w:r>
      <w:r>
        <w:rPr>
          <w:rFonts w:ascii="Arial" w:hAnsi="Arial" w:cs="Arial"/>
          <w:b/>
          <w:sz w:val="24"/>
        </w:rPr>
        <w:t>R4-1814099</w:t>
      </w:r>
    </w:p>
    <w:p>
      <w:pPr>
        <w:pStyle w:val="84"/>
        <w:outlineLvl w:val="0"/>
        <w:rPr>
          <w:b/>
          <w:sz w:val="24"/>
        </w:rPr>
      </w:pPr>
      <w:bookmarkStart w:id="2" w:name="_Hlk506364675"/>
      <w:r>
        <w:rPr>
          <w:rFonts w:hint="eastAsia" w:eastAsia="宋体"/>
          <w:b/>
          <w:sz w:val="24"/>
          <w:szCs w:val="24"/>
          <w:lang w:val="en-US" w:eastAsia="zh-CN"/>
        </w:rPr>
        <w:t>Chengdu</w:t>
      </w:r>
      <w:r>
        <w:rPr>
          <w:rFonts w:eastAsia="宋体"/>
          <w:b/>
          <w:sz w:val="24"/>
          <w:szCs w:val="24"/>
          <w:lang w:val="en-US" w:eastAsia="zh-CN"/>
        </w:rPr>
        <w:t xml:space="preserve">, </w:t>
      </w:r>
      <w:r>
        <w:rPr>
          <w:rFonts w:hint="eastAsia" w:eastAsia="宋体"/>
          <w:b/>
          <w:sz w:val="24"/>
          <w:szCs w:val="24"/>
          <w:lang w:val="en-US" w:eastAsia="zh-CN"/>
        </w:rPr>
        <w:t>China</w:t>
      </w:r>
      <w:r>
        <w:rPr>
          <w:rFonts w:eastAsia="宋体"/>
          <w:b/>
          <w:sz w:val="24"/>
          <w:szCs w:val="24"/>
          <w:lang w:val="en-US" w:eastAsia="zh-CN"/>
        </w:rPr>
        <w:t xml:space="preserve">, </w:t>
      </w:r>
      <w:r>
        <w:rPr>
          <w:rFonts w:hint="eastAsia" w:eastAsia="宋体"/>
          <w:b/>
          <w:sz w:val="24"/>
          <w:szCs w:val="24"/>
          <w:lang w:val="en-US" w:eastAsia="zh-CN"/>
        </w:rPr>
        <w:t>8</w:t>
      </w:r>
      <w:r>
        <w:rPr>
          <w:rFonts w:eastAsia="宋体"/>
          <w:b/>
          <w:sz w:val="24"/>
          <w:szCs w:val="24"/>
          <w:lang w:val="en-US" w:eastAsia="zh-CN"/>
        </w:rPr>
        <w:t xml:space="preserve"> – </w:t>
      </w:r>
      <w:r>
        <w:rPr>
          <w:rFonts w:hint="eastAsia" w:eastAsia="宋体"/>
          <w:b/>
          <w:sz w:val="24"/>
          <w:szCs w:val="24"/>
          <w:lang w:val="en-US" w:eastAsia="zh-CN"/>
        </w:rPr>
        <w:t>12</w:t>
      </w:r>
      <w:r>
        <w:rPr>
          <w:rFonts w:eastAsia="宋体"/>
          <w:b/>
          <w:sz w:val="24"/>
          <w:szCs w:val="24"/>
          <w:lang w:val="en-US" w:eastAsia="zh-CN"/>
        </w:rPr>
        <w:t xml:space="preserve"> </w:t>
      </w:r>
      <w:r>
        <w:rPr>
          <w:rFonts w:hint="eastAsia" w:eastAsia="宋体"/>
          <w:b/>
          <w:sz w:val="24"/>
          <w:szCs w:val="24"/>
          <w:lang w:val="en-US" w:eastAsia="zh-CN"/>
        </w:rPr>
        <w:t>Oct</w:t>
      </w:r>
      <w:r>
        <w:rPr>
          <w:rFonts w:eastAsia="宋体"/>
          <w:b/>
          <w:sz w:val="24"/>
          <w:szCs w:val="24"/>
          <w:lang w:val="en-US" w:eastAsia="zh-CN"/>
        </w:rPr>
        <w:t xml:space="preserve"> 2018</w:t>
      </w:r>
      <w:bookmarkEnd w:id="2"/>
    </w:p>
    <w:bookmarkEnd w:id="0"/>
    <w:tbl>
      <w:tblPr>
        <w:tblStyle w:val="50"/>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CR-Form-v11.2</w:t>
            </w:r>
          </w:p>
        </w:tc>
      </w:tr>
      <w:tr>
        <w:tblPrEx>
          <w:tblLayout w:type="fixed"/>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4"/>
              <w:spacing w:after="0"/>
              <w:rPr>
                <w:sz w:val="8"/>
                <w:szCs w:val="8"/>
              </w:rPr>
            </w:pPr>
          </w:p>
        </w:tc>
      </w:tr>
      <w:tr>
        <w:tblPrEx>
          <w:tblLayout w:type="fixed"/>
        </w:tblPrEx>
        <w:tc>
          <w:tcPr>
            <w:tcW w:w="142" w:type="dxa"/>
            <w:tcBorders>
              <w:left w:val="single" w:color="auto" w:sz="4" w:space="0"/>
            </w:tcBorders>
          </w:tcPr>
          <w:p>
            <w:pPr>
              <w:pStyle w:val="84"/>
              <w:spacing w:after="0"/>
              <w:jc w:val="right"/>
            </w:pPr>
          </w:p>
        </w:tc>
        <w:tc>
          <w:tcPr>
            <w:tcW w:w="2126" w:type="dxa"/>
            <w:shd w:val="pct30" w:color="FFFF00" w:fill="auto"/>
          </w:tcPr>
          <w:p>
            <w:pPr>
              <w:pStyle w:val="84"/>
              <w:spacing w:after="0"/>
              <w:rPr>
                <w:b/>
                <w:sz w:val="28"/>
              </w:rPr>
            </w:pPr>
            <w:r>
              <w:rPr>
                <w:b/>
                <w:sz w:val="28"/>
              </w:rPr>
              <w:t>38.104</w:t>
            </w:r>
          </w:p>
        </w:tc>
        <w:tc>
          <w:tcPr>
            <w:tcW w:w="709" w:type="dxa"/>
          </w:tcPr>
          <w:p>
            <w:pPr>
              <w:pStyle w:val="84"/>
              <w:spacing w:after="0"/>
              <w:jc w:val="center"/>
            </w:pPr>
            <w:r>
              <w:rPr>
                <w:b/>
                <w:sz w:val="28"/>
              </w:rPr>
              <w:t>CR</w:t>
            </w:r>
          </w:p>
        </w:tc>
        <w:tc>
          <w:tcPr>
            <w:tcW w:w="1276" w:type="dxa"/>
            <w:shd w:val="pct30" w:color="FFFF00" w:fill="auto"/>
          </w:tcPr>
          <w:p>
            <w:pPr>
              <w:pStyle w:val="84"/>
              <w:spacing w:after="0"/>
            </w:pPr>
          </w:p>
        </w:tc>
        <w:tc>
          <w:tcPr>
            <w:tcW w:w="709" w:type="dxa"/>
          </w:tcPr>
          <w:p>
            <w:pPr>
              <w:pStyle w:val="84"/>
              <w:tabs>
                <w:tab w:val="right" w:pos="625"/>
              </w:tabs>
              <w:spacing w:after="0"/>
              <w:jc w:val="center"/>
            </w:pPr>
            <w:r>
              <w:rPr>
                <w:b/>
                <w:bCs/>
                <w:sz w:val="28"/>
              </w:rPr>
              <w:t>rev</w:t>
            </w:r>
          </w:p>
        </w:tc>
        <w:tc>
          <w:tcPr>
            <w:tcW w:w="425" w:type="dxa"/>
            <w:shd w:val="pct30" w:color="FFFF00" w:fill="auto"/>
          </w:tcPr>
          <w:p>
            <w:pPr>
              <w:pStyle w:val="84"/>
              <w:spacing w:after="0"/>
              <w:jc w:val="center"/>
              <w:rPr>
                <w:b/>
              </w:rPr>
            </w:pPr>
            <w:r>
              <w:rPr>
                <w:b/>
                <w:sz w:val="32"/>
              </w:rPr>
              <w:t>-</w:t>
            </w:r>
          </w:p>
        </w:tc>
        <w:tc>
          <w:tcPr>
            <w:tcW w:w="2693" w:type="dxa"/>
          </w:tcPr>
          <w:p>
            <w:pPr>
              <w:pStyle w:val="84"/>
              <w:tabs>
                <w:tab w:val="right" w:pos="1825"/>
              </w:tabs>
              <w:spacing w:after="0"/>
              <w:jc w:val="center"/>
            </w:pPr>
            <w:r>
              <w:rPr>
                <w:b/>
                <w:sz w:val="28"/>
                <w:szCs w:val="28"/>
              </w:rPr>
              <w:t>Current version:</w:t>
            </w:r>
          </w:p>
        </w:tc>
        <w:tc>
          <w:tcPr>
            <w:tcW w:w="1418" w:type="dxa"/>
            <w:shd w:val="pct30" w:color="FFFF00" w:fill="auto"/>
          </w:tcPr>
          <w:p>
            <w:pPr>
              <w:pStyle w:val="84"/>
              <w:spacing w:after="0"/>
              <w:jc w:val="center"/>
            </w:pPr>
            <w:r>
              <w:rPr>
                <w:b/>
                <w:sz w:val="32"/>
              </w:rPr>
              <w:t>15.</w:t>
            </w:r>
            <w:r>
              <w:rPr>
                <w:rFonts w:hint="eastAsia" w:eastAsia="宋体"/>
                <w:b/>
                <w:sz w:val="32"/>
                <w:lang w:val="en-US" w:eastAsia="zh-CN"/>
              </w:rPr>
              <w:t>3.</w:t>
            </w:r>
            <w:r>
              <w:rPr>
                <w:b/>
                <w:sz w:val="32"/>
              </w:rPr>
              <w:t>0</w:t>
            </w:r>
          </w:p>
        </w:tc>
        <w:tc>
          <w:tcPr>
            <w:tcW w:w="143" w:type="dxa"/>
            <w:tcBorders>
              <w:right w:val="single" w:color="auto" w:sz="4" w:space="0"/>
            </w:tcBorders>
          </w:tcPr>
          <w:p>
            <w:pPr>
              <w:pStyle w:val="84"/>
              <w:spacing w:after="0"/>
            </w:pPr>
          </w:p>
        </w:tc>
      </w:tr>
      <w:tr>
        <w:tblPrEx>
          <w:tblLayout w:type="fixed"/>
        </w:tblPrEx>
        <w:tc>
          <w:tcPr>
            <w:tcW w:w="9641" w:type="dxa"/>
            <w:gridSpan w:val="9"/>
            <w:tcBorders>
              <w:left w:val="single" w:color="auto" w:sz="4" w:space="0"/>
              <w:right w:val="single" w:color="auto" w:sz="4" w:space="0"/>
            </w:tcBorders>
          </w:tcPr>
          <w:p>
            <w:pPr>
              <w:pStyle w:val="84"/>
              <w:spacing w:after="0"/>
            </w:pPr>
          </w:p>
        </w:tc>
      </w:tr>
      <w:tr>
        <w:tblPrEx>
          <w:tblLayout w:type="fixed"/>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3" w:name="_Hlt497126619"/>
            <w:r>
              <w:rPr>
                <w:rStyle w:val="47"/>
                <w:rFonts w:cs="Arial"/>
                <w:b/>
                <w:i/>
                <w:color w:val="FF0000"/>
              </w:rPr>
              <w:t>L</w:t>
            </w:r>
            <w:bookmarkEnd w:id="3"/>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PrEx>
        <w:tc>
          <w:tcPr>
            <w:tcW w:w="9641" w:type="dxa"/>
            <w:gridSpan w:val="9"/>
          </w:tcPr>
          <w:p>
            <w:pPr>
              <w:pStyle w:val="84"/>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b/>
                <w:caps/>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50"/>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84"/>
              <w:spacing w:after="0"/>
              <w:ind w:left="100"/>
              <w:rPr>
                <w:rFonts w:hint="eastAsia" w:eastAsia="宋体"/>
                <w:lang w:val="en-US" w:eastAsia="zh-CN"/>
              </w:rPr>
            </w:pPr>
            <w:r>
              <w:rPr>
                <w:rFonts w:hint="eastAsia" w:eastAsia="宋体"/>
                <w:lang w:val="en-US" w:eastAsia="zh-CN"/>
              </w:rPr>
              <w:t xml:space="preserve">Draft CR to </w:t>
            </w:r>
            <w:r>
              <w:t>TS38.104</w:t>
            </w:r>
            <w:r>
              <w:rPr>
                <w:rFonts w:hint="eastAsia" w:eastAsia="宋体"/>
                <w:lang w:val="en-US" w:eastAsia="zh-CN"/>
              </w:rPr>
              <w:t>: Corrections on the OTA IBB and receiver intermodulation (Section 10.5.2 and 10.8 )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8"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84"/>
              <w:spacing w:after="0"/>
              <w:ind w:left="100"/>
              <w:rPr>
                <w:rFonts w:hint="eastAsia" w:eastAsia="宋体"/>
                <w:lang w:val="en-US" w:eastAsia="zh-CN"/>
              </w:rPr>
            </w:pPr>
            <w:r>
              <w:rPr>
                <w:rFonts w:hint="eastAsia" w:eastAsia="宋体"/>
                <w:lang w:val="en-US" w:eastAsia="zh-CN"/>
              </w:rPr>
              <w:t xml:space="preserve">ZTE Corporation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84"/>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8"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260" w:type="dxa"/>
            <w:gridSpan w:val="5"/>
            <w:shd w:val="pct30" w:color="FFFF00" w:fill="auto"/>
          </w:tcPr>
          <w:p>
            <w:pPr>
              <w:pStyle w:val="84"/>
              <w:spacing w:after="0"/>
              <w:ind w:left="100"/>
            </w:pPr>
            <w:r>
              <w:t>NR_newRAT-Core</w:t>
            </w:r>
          </w:p>
        </w:tc>
        <w:tc>
          <w:tcPr>
            <w:tcW w:w="994" w:type="dxa"/>
            <w:gridSpan w:val="2"/>
            <w:tcBorders>
              <w:left w:val="nil"/>
            </w:tcBorders>
          </w:tcPr>
          <w:p>
            <w:pPr>
              <w:pStyle w:val="84"/>
              <w:spacing w:after="0"/>
              <w:ind w:right="100"/>
            </w:pPr>
          </w:p>
        </w:tc>
        <w:tc>
          <w:tcPr>
            <w:tcW w:w="1417" w:type="dxa"/>
            <w:gridSpan w:val="2"/>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t>2018-</w:t>
            </w:r>
            <w:r>
              <w:rPr>
                <w:rFonts w:hint="eastAsia" w:eastAsia="宋体"/>
                <w:lang w:val="en-US" w:eastAsia="zh-CN"/>
              </w:rPr>
              <w:t>10</w:t>
            </w:r>
            <w:r>
              <w:t>-</w:t>
            </w:r>
            <w:r>
              <w:rPr>
                <w:rFonts w:hint="eastAsia" w:eastAsia="宋体"/>
                <w:lang w:val="en-US" w:eastAsia="zh-CN"/>
              </w:rPr>
              <w:t>08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560" w:type="dxa"/>
            <w:gridSpan w:val="4"/>
          </w:tcPr>
          <w:p>
            <w:pPr>
              <w:pStyle w:val="84"/>
              <w:spacing w:after="0"/>
              <w:rPr>
                <w:sz w:val="8"/>
                <w:szCs w:val="8"/>
              </w:rPr>
            </w:pPr>
          </w:p>
        </w:tc>
        <w:tc>
          <w:tcPr>
            <w:tcW w:w="2694" w:type="dxa"/>
            <w:gridSpan w:val="3"/>
          </w:tcPr>
          <w:p>
            <w:pPr>
              <w:pStyle w:val="84"/>
              <w:spacing w:after="0"/>
              <w:rPr>
                <w:sz w:val="8"/>
                <w:szCs w:val="8"/>
              </w:rPr>
            </w:pPr>
          </w:p>
        </w:tc>
        <w:tc>
          <w:tcPr>
            <w:tcW w:w="1417" w:type="dxa"/>
            <w:gridSpan w:val="2"/>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425" w:type="dxa"/>
            <w:shd w:val="pct30" w:color="FFFF00" w:fill="auto"/>
          </w:tcPr>
          <w:p>
            <w:pPr>
              <w:pStyle w:val="84"/>
              <w:spacing w:after="0"/>
              <w:ind w:left="100"/>
              <w:rPr>
                <w:b/>
              </w:rPr>
            </w:pPr>
            <w:r>
              <w:rPr>
                <w:b/>
              </w:rPr>
              <w:t>F</w:t>
            </w:r>
          </w:p>
        </w:tc>
        <w:tc>
          <w:tcPr>
            <w:tcW w:w="3829" w:type="dxa"/>
            <w:gridSpan w:val="6"/>
            <w:tcBorders>
              <w:left w:val="nil"/>
            </w:tcBorders>
          </w:tcPr>
          <w:p>
            <w:pPr>
              <w:pStyle w:val="84"/>
              <w:spacing w:after="0"/>
            </w:pPr>
          </w:p>
        </w:tc>
        <w:tc>
          <w:tcPr>
            <w:tcW w:w="1417" w:type="dxa"/>
            <w:gridSpan w:val="2"/>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8"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rPr>
              <w:t>TR 21.900</w:t>
            </w:r>
            <w:r>
              <w:rPr>
                <w:rStyle w:val="47"/>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4" w:name="OLE_LINK1"/>
            <w:r>
              <w:rPr>
                <w:i/>
                <w:sz w:val="18"/>
              </w:rPr>
              <w:t>Rel-13</w:t>
            </w:r>
            <w:r>
              <w:rPr>
                <w:i/>
                <w:sz w:val="18"/>
              </w:rPr>
              <w:tab/>
            </w:r>
            <w:r>
              <w:rPr>
                <w:i/>
                <w:sz w:val="18"/>
              </w:rPr>
              <w:t>(Release 13)</w:t>
            </w:r>
            <w:bookmarkEnd w:id="4"/>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4"/>
              <w:spacing w:after="0"/>
              <w:rPr>
                <w:b/>
                <w:i/>
                <w:sz w:val="8"/>
                <w:szCs w:val="8"/>
              </w:rPr>
            </w:pPr>
          </w:p>
        </w:tc>
        <w:tc>
          <w:tcPr>
            <w:tcW w:w="7798" w:type="dxa"/>
            <w:gridSpan w:val="10"/>
          </w:tcPr>
          <w:p>
            <w:pPr>
              <w:pStyle w:val="84"/>
              <w:spacing w:after="0"/>
              <w:rPr>
                <w:sz w:val="8"/>
                <w:szCs w:val="8"/>
              </w:rPr>
            </w:pPr>
          </w:p>
        </w:tc>
      </w:tr>
      <w:tr>
        <w:tblPrEx>
          <w:tblLayout w:type="fixed"/>
          <w:tblCellMar>
            <w:top w:w="0" w:type="dxa"/>
            <w:left w:w="42" w:type="dxa"/>
            <w:bottom w:w="0" w:type="dxa"/>
            <w:right w:w="42" w:type="dxa"/>
          </w:tblCellMar>
        </w:tblPrEx>
        <w:trPr>
          <w:trHeight w:val="244" w:hRule="atLeast"/>
        </w:trPr>
        <w:tc>
          <w:tcPr>
            <w:tcW w:w="2268"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84"/>
              <w:spacing w:after="0"/>
              <w:ind w:left="100"/>
              <w:rPr>
                <w:rFonts w:hint="eastAsia" w:eastAsia="宋体"/>
                <w:vertAlign w:val="baseline"/>
                <w:lang w:val="en-US" w:eastAsia="zh-CN"/>
              </w:rPr>
            </w:pPr>
            <w:r>
              <w:rPr>
                <w:rFonts w:hint="eastAsia" w:eastAsia="宋体"/>
                <w:lang w:val="en-US" w:eastAsia="zh-CN"/>
              </w:rPr>
              <w:t>For FR2 OTA IBB requirement, f</w:t>
            </w:r>
            <w:r>
              <w:rPr>
                <w:rFonts w:hint="eastAsia" w:eastAsia="宋体"/>
                <w:vertAlign w:val="subscript"/>
                <w:lang w:val="en-US" w:eastAsia="zh-CN"/>
              </w:rPr>
              <w:t xml:space="preserve">OOBB </w:t>
            </w:r>
            <w:r>
              <w:rPr>
                <w:rFonts w:hint="eastAsia" w:eastAsia="宋体"/>
                <w:vertAlign w:val="baseline"/>
                <w:lang w:val="en-US" w:eastAsia="zh-CN"/>
              </w:rPr>
              <w:t xml:space="preserve">is still defined as TBD, however this requirement has been approved as 1.5GHz before, this text needs some updates.  Meanwhile some editorial changes are needed. </w:t>
            </w:r>
          </w:p>
          <w:p>
            <w:pPr>
              <w:pStyle w:val="84"/>
              <w:spacing w:after="0"/>
              <w:ind w:left="100"/>
              <w:rPr>
                <w:rFonts w:hint="eastAsia" w:eastAsia="宋体"/>
                <w:lang w:val="en-US" w:eastAsia="zh-CN"/>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sz w:val="8"/>
                <w:szCs w:val="8"/>
              </w:rPr>
            </w:pPr>
          </w:p>
        </w:tc>
        <w:tc>
          <w:tcPr>
            <w:tcW w:w="7373"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84"/>
              <w:numPr>
                <w:ilvl w:val="0"/>
                <w:numId w:val="1"/>
              </w:numPr>
              <w:spacing w:after="0"/>
              <w:ind w:left="100"/>
              <w:rPr>
                <w:rFonts w:hint="eastAsia" w:eastAsia="宋体"/>
                <w:lang w:val="en-US" w:eastAsia="zh-CN"/>
              </w:rPr>
            </w:pPr>
            <w:r>
              <w:rPr>
                <w:rFonts w:hint="eastAsia" w:eastAsia="宋体"/>
                <w:lang w:val="en-US" w:eastAsia="zh-CN"/>
              </w:rPr>
              <w:t>Editorial corrections on the title for Section 10.5.2.3 to align with Section 10.5.2.2;</w:t>
            </w:r>
          </w:p>
          <w:p>
            <w:pPr>
              <w:pStyle w:val="84"/>
              <w:numPr>
                <w:ilvl w:val="0"/>
                <w:numId w:val="1"/>
              </w:numPr>
              <w:spacing w:after="0"/>
              <w:ind w:left="100"/>
              <w:rPr>
                <w:rFonts w:hint="eastAsia" w:eastAsia="宋体"/>
                <w:lang w:val="en-US" w:eastAsia="zh-CN"/>
              </w:rPr>
            </w:pPr>
            <w:r>
              <w:rPr>
                <w:rFonts w:hint="eastAsia" w:eastAsia="宋体"/>
                <w:lang w:val="en-US" w:eastAsia="zh-CN"/>
              </w:rPr>
              <w:t>Similar as FR1 IBB, add the table 10.5.2.3-0  for f</w:t>
            </w:r>
            <w:r>
              <w:rPr>
                <w:rFonts w:hint="eastAsia" w:eastAsia="宋体"/>
                <w:vertAlign w:val="subscript"/>
                <w:lang w:val="en-US" w:eastAsia="zh-CN"/>
              </w:rPr>
              <w:t xml:space="preserve">OOBB </w:t>
            </w:r>
            <w:r>
              <w:rPr>
                <w:rFonts w:hint="eastAsia" w:eastAsia="宋体"/>
                <w:vertAlign w:val="baseline"/>
                <w:lang w:val="en-US" w:eastAsia="zh-CN"/>
              </w:rPr>
              <w:t>and clarify the applicable frequency range for FR2 IBB requirement;</w:t>
            </w:r>
          </w:p>
          <w:p>
            <w:pPr>
              <w:pStyle w:val="84"/>
              <w:numPr>
                <w:ilvl w:val="0"/>
                <w:numId w:val="1"/>
              </w:numPr>
              <w:spacing w:after="0"/>
              <w:ind w:left="100"/>
              <w:rPr>
                <w:rFonts w:hint="eastAsia" w:eastAsia="宋体"/>
                <w:lang w:val="en-US" w:eastAsia="zh-CN"/>
              </w:rPr>
            </w:pPr>
            <w:r>
              <w:rPr>
                <w:rFonts w:hint="eastAsia" w:eastAsia="宋体"/>
                <w:lang w:val="en-US" w:eastAsia="zh-CN"/>
              </w:rPr>
              <w:t>Some editorial corrections on the text</w:t>
            </w:r>
          </w:p>
          <w:p>
            <w:pPr>
              <w:pStyle w:val="84"/>
              <w:spacing w:after="0"/>
              <w:ind w:left="100"/>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sz w:val="8"/>
                <w:szCs w:val="8"/>
              </w:rPr>
            </w:pPr>
          </w:p>
        </w:tc>
        <w:tc>
          <w:tcPr>
            <w:tcW w:w="7373"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84"/>
              <w:spacing w:after="0"/>
              <w:ind w:left="100"/>
              <w:rPr>
                <w:rFonts w:hint="eastAsia" w:eastAsia="宋体"/>
                <w:lang w:val="en-US" w:eastAsia="zh-CN"/>
              </w:rPr>
            </w:pPr>
            <w:r>
              <w:rPr>
                <w:rFonts w:hint="eastAsia" w:eastAsia="宋体"/>
                <w:lang w:val="en-US" w:eastAsia="zh-CN"/>
              </w:rPr>
              <w:t xml:space="preserve">FR2 OTA IBB requirement are not appropriately defined </w:t>
            </w:r>
          </w:p>
        </w:tc>
      </w:tr>
      <w:tr>
        <w:tblPrEx>
          <w:tblLayout w:type="fixed"/>
          <w:tblCellMar>
            <w:top w:w="0" w:type="dxa"/>
            <w:left w:w="42" w:type="dxa"/>
            <w:bottom w:w="0" w:type="dxa"/>
            <w:right w:w="42" w:type="dxa"/>
          </w:tblCellMar>
        </w:tblPrEx>
        <w:tc>
          <w:tcPr>
            <w:tcW w:w="2268" w:type="dxa"/>
            <w:gridSpan w:val="2"/>
          </w:tcPr>
          <w:p>
            <w:pPr>
              <w:pStyle w:val="84"/>
              <w:spacing w:after="0"/>
              <w:rPr>
                <w:b/>
                <w:i/>
                <w:sz w:val="8"/>
                <w:szCs w:val="8"/>
              </w:rPr>
            </w:pPr>
          </w:p>
        </w:tc>
        <w:tc>
          <w:tcPr>
            <w:tcW w:w="7373" w:type="dxa"/>
            <w:gridSpan w:val="9"/>
          </w:tcPr>
          <w:p>
            <w:pPr>
              <w:pStyle w:val="84"/>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84"/>
              <w:spacing w:after="0"/>
              <w:ind w:left="100"/>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sz w:val="8"/>
                <w:szCs w:val="8"/>
              </w:rPr>
            </w:pPr>
          </w:p>
        </w:tc>
        <w:tc>
          <w:tcPr>
            <w:tcW w:w="7373"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3"/>
          </w:tcPr>
          <w:p>
            <w:pPr>
              <w:pStyle w:val="84"/>
              <w:tabs>
                <w:tab w:val="right" w:pos="2893"/>
              </w:tabs>
              <w:spacing w:after="0"/>
            </w:pPr>
          </w:p>
        </w:tc>
        <w:tc>
          <w:tcPr>
            <w:tcW w:w="3828" w:type="dxa"/>
            <w:gridSpan w:val="4"/>
            <w:tcBorders>
              <w:right w:val="single" w:color="auto" w:sz="4" w:space="0"/>
            </w:tcBorders>
            <w:shd w:val="clear" w:color="FFFF00" w:fill="auto"/>
          </w:tcPr>
          <w:p>
            <w:pPr>
              <w:pStyle w:val="84"/>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3"/>
          </w:tcPr>
          <w:p>
            <w:pPr>
              <w:pStyle w:val="84"/>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84"/>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rFonts w:hint="eastAsia" w:eastAsia="宋体"/>
                <w:b/>
                <w:caps/>
                <w:lang w:val="en-US" w:eastAsia="zh-CN"/>
              </w:rPr>
            </w:pPr>
            <w:r>
              <w:rPr>
                <w:rFonts w:hint="eastAsia" w:eastAsia="宋体"/>
                <w:b/>
                <w:caps/>
                <w:lang w:val="en-US" w:eastAsia="zh-CN"/>
              </w:rPr>
              <w:t>Y</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3"/>
          </w:tcPr>
          <w:p>
            <w:pPr>
              <w:pStyle w:val="84"/>
              <w:spacing w:after="0"/>
            </w:pPr>
            <w:r>
              <w:t xml:space="preserve"> Test specifications</w:t>
            </w:r>
          </w:p>
        </w:tc>
        <w:tc>
          <w:tcPr>
            <w:tcW w:w="3828" w:type="dxa"/>
            <w:gridSpan w:val="4"/>
            <w:tcBorders>
              <w:right w:val="single" w:color="auto" w:sz="4" w:space="0"/>
            </w:tcBorders>
            <w:shd w:val="pct30" w:color="FFFF00" w:fill="auto"/>
          </w:tcPr>
          <w:p>
            <w:pPr>
              <w:pStyle w:val="84"/>
              <w:spacing w:after="0"/>
              <w:ind w:left="99"/>
            </w:pPr>
            <w:r>
              <w:t>TS/TR .</w:t>
            </w:r>
            <w:r>
              <w:rPr>
                <w:rFonts w:hint="eastAsia" w:eastAsia="宋体"/>
                <w:lang w:val="en-US" w:eastAsia="zh-CN"/>
              </w:rPr>
              <w:t>TS38.141-2</w:t>
            </w:r>
            <w:r>
              <w:t xml:space="preserve">..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3"/>
          </w:tcPr>
          <w:p>
            <w:pPr>
              <w:pStyle w:val="84"/>
              <w:spacing w:after="0"/>
            </w:pPr>
            <w:r>
              <w:t xml:space="preserve"> O&amp;M Specifications</w:t>
            </w:r>
          </w:p>
        </w:tc>
        <w:tc>
          <w:tcPr>
            <w:tcW w:w="3828" w:type="dxa"/>
            <w:gridSpan w:val="4"/>
            <w:tcBorders>
              <w:right w:val="single" w:color="auto" w:sz="4" w:space="0"/>
            </w:tcBorders>
            <w:shd w:val="pct30" w:color="FFFF00" w:fill="auto"/>
          </w:tcPr>
          <w:p>
            <w:pPr>
              <w:pStyle w:val="84"/>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rPr>
            </w:pPr>
          </w:p>
        </w:tc>
        <w:tc>
          <w:tcPr>
            <w:tcW w:w="7373" w:type="dxa"/>
            <w:gridSpan w:val="9"/>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84"/>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bookmarkEnd w:id="1"/>
    <w:p>
      <w:pPr>
        <w:pStyle w:val="4"/>
      </w:pPr>
      <w:bookmarkStart w:id="5" w:name="_Toc518862181"/>
      <w:r>
        <w:t>10.5.2</w:t>
      </w:r>
      <w:r>
        <w:tab/>
      </w:r>
      <w:r>
        <w:t>OTA in-band blocking</w:t>
      </w:r>
      <w:bookmarkEnd w:id="5"/>
    </w:p>
    <w:p>
      <w:pPr>
        <w:pStyle w:val="5"/>
      </w:pPr>
      <w:bookmarkStart w:id="6" w:name="_Toc518862182"/>
      <w:r>
        <w:t>10.5.2.1</w:t>
      </w:r>
      <w:r>
        <w:tab/>
      </w:r>
      <w:r>
        <w:t>General</w:t>
      </w:r>
      <w:bookmarkEnd w:id="6"/>
    </w:p>
    <w:p>
      <w:pPr>
        <w:rPr>
          <w:lang w:eastAsia="ko-KR"/>
        </w:rPr>
      </w:pPr>
      <w:r>
        <w:rPr>
          <w:lang w:eastAsia="ko-KR"/>
        </w:rPr>
        <w:t>The OTA in-band blocking characteristics is a measure of the receiver’s ability to receive a OTA wanted signal at its assigned channel in the presence of an unwanted OTA interferer</w:t>
      </w:r>
      <w:bookmarkStart w:id="15" w:name="_GoBack"/>
      <w:bookmarkEnd w:id="15"/>
      <w:r>
        <w:rPr>
          <w:lang w:eastAsia="ko-KR"/>
        </w:rPr>
        <w:t>, which is an NR signal for general blocking</w:t>
      </w:r>
      <w:ins w:id="0" w:author="xuefei2" w:date="2018-10-10T15:01:27Z">
        <w:r>
          <w:rPr>
            <w:rFonts w:hint="eastAsia" w:eastAsia="宋体"/>
            <w:lang w:val="en-US" w:eastAsia="zh-CN"/>
          </w:rPr>
          <w:t>,</w:t>
        </w:r>
      </w:ins>
      <w:r>
        <w:rPr>
          <w:lang w:eastAsia="ko-KR"/>
        </w:rPr>
        <w:t xml:space="preserve"> or an NR signal with one </w:t>
      </w:r>
      <w:del w:id="1" w:author="xuefei2" w:date="2018-10-10T15:00:11Z">
        <w:r>
          <w:rPr>
            <w:lang w:val="en-US" w:eastAsia="ko-KR"/>
          </w:rPr>
          <w:delText>resource block</w:delText>
        </w:r>
      </w:del>
      <w:ins w:id="2" w:author="xuefei2" w:date="2018-10-10T15:00:11Z">
        <w:r>
          <w:rPr>
            <w:rFonts w:hint="eastAsia" w:eastAsia="宋体"/>
            <w:lang w:val="en-US" w:eastAsia="zh-CN"/>
          </w:rPr>
          <w:t>R</w:t>
        </w:r>
      </w:ins>
      <w:ins w:id="3" w:author="xuefei2" w:date="2018-10-10T15:00:12Z">
        <w:r>
          <w:rPr>
            <w:rFonts w:hint="eastAsia" w:eastAsia="宋体"/>
            <w:lang w:val="en-US" w:eastAsia="zh-CN"/>
          </w:rPr>
          <w:t>B</w:t>
        </w:r>
      </w:ins>
      <w:r>
        <w:rPr>
          <w:lang w:eastAsia="ko-KR"/>
        </w:rPr>
        <w:t xml:space="preserve"> for narrowband blocking.</w:t>
      </w:r>
    </w:p>
    <w:p>
      <w:pPr>
        <w:pStyle w:val="5"/>
      </w:pPr>
      <w:bookmarkStart w:id="7" w:name="_Toc518862183"/>
      <w:r>
        <w:rPr>
          <w:lang w:eastAsia="zh-CN"/>
        </w:rPr>
        <w:t>10.5.2.2</w:t>
      </w:r>
      <w:r>
        <w:tab/>
      </w:r>
      <w:r>
        <w:t xml:space="preserve">Minimum requirement for </w:t>
      </w:r>
      <w:r>
        <w:rPr>
          <w:i/>
        </w:rPr>
        <w:t>BS type 1-O</w:t>
      </w:r>
      <w:bookmarkEnd w:id="7"/>
    </w:p>
    <w:p>
      <w:pPr>
        <w:rPr>
          <w:lang w:eastAsia="ja-JP"/>
        </w:rPr>
      </w:pPr>
      <w:r>
        <w:t>The requirement shall apply at the RIB when the AoA of the incident wave of a received signal and the interfering signal are from the same direction, and:</w:t>
      </w:r>
    </w:p>
    <w:p>
      <w:pPr>
        <w:pStyle w:val="78"/>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FR1 OTA REFSENS RoAoA.</w:t>
      </w:r>
    </w:p>
    <w:p>
      <w:pPr>
        <w:pStyle w:val="78"/>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 xml:space="preserve">. </w:t>
      </w:r>
    </w:p>
    <w:p>
      <w:pPr>
        <w:rPr>
          <w:lang w:eastAsia="zh-CN"/>
        </w:rPr>
      </w:pPr>
      <w:r>
        <w:t>The throughput shall be ≥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w:t>
      </w:r>
      <w:r>
        <w:rPr>
          <w:rFonts w:eastAsia="Osaka"/>
        </w:rPr>
        <w:t xml:space="preserve">The reference measurement channel for the </w:t>
      </w:r>
      <w:r>
        <w:rPr>
          <w:lang w:eastAsia="zh-CN"/>
        </w:rPr>
        <w:t xml:space="preserve">OTA </w:t>
      </w:r>
      <w:r>
        <w:rPr>
          <w:rFonts w:eastAsia="Osaka"/>
        </w:rPr>
        <w:t xml:space="preserve">wanted signal is identified in </w:t>
      </w:r>
      <w:ins w:id="4" w:author="xuefei2" w:date="2018-10-10T23:48:09Z">
        <w:r>
          <w:rPr>
            <w:rFonts w:eastAsia="Osaka"/>
          </w:rPr>
          <w:t xml:space="preserve">subclause </w:t>
        </w:r>
      </w:ins>
      <w:del w:id="5" w:author="xuefei2" w:date="2018-10-10T23:48:09Z">
        <w:r>
          <w:rPr>
            <w:rFonts w:eastAsia="Osaka"/>
          </w:rPr>
          <w:delText>subclase</w:delText>
        </w:r>
      </w:del>
      <w:r>
        <w:rPr>
          <w:rFonts w:eastAsia="Osaka"/>
        </w:rPr>
        <w:t xml:space="preserve"> 10.3.2</w:t>
      </w:r>
      <w:ins w:id="6" w:author="xuefei2" w:date="2018-10-10T23:48:19Z">
        <w:r>
          <w:rPr>
            <w:rFonts w:hint="eastAsia" w:eastAsia="宋体"/>
            <w:lang w:val="en-US" w:eastAsia="zh-CN"/>
          </w:rPr>
          <w:t xml:space="preserve"> </w:t>
        </w:r>
      </w:ins>
      <w:ins w:id="7" w:author="xuefei2" w:date="2018-10-10T23:48:20Z">
        <w:r>
          <w:rPr>
            <w:rFonts w:hint="eastAsia" w:eastAsia="宋体"/>
            <w:lang w:val="en-US" w:eastAsia="zh-CN"/>
          </w:rPr>
          <w:t xml:space="preserve">and </w:t>
        </w:r>
      </w:ins>
      <w:ins w:id="8" w:author="xuefei2" w:date="2018-10-10T23:48:21Z">
        <w:r>
          <w:rPr>
            <w:rFonts w:hint="eastAsia" w:eastAsia="宋体"/>
            <w:lang w:val="en-US" w:eastAsia="zh-CN"/>
          </w:rPr>
          <w:t>are</w:t>
        </w:r>
      </w:ins>
      <w:r>
        <w:rPr>
          <w:rFonts w:eastAsia="Osaka"/>
        </w:rPr>
        <w:t xml:space="preserve"> further specified in annex A. The characteristics of the interfering signal is further specified in annex D.</w:t>
      </w:r>
    </w:p>
    <w:p>
      <w:pPr>
        <w:rPr>
          <w:rFonts w:cs="v3.8.0"/>
        </w:rPr>
      </w:pPr>
      <w:r>
        <w:rPr>
          <w:lang w:eastAsia="zh-CN"/>
        </w:rPr>
        <w:t>The OTA in-band blocking requirements apply outside the Base Station RF Bandwidth or Radio Bandwidth. The interfering signal offset is defined relative to the Base Station RF Bandwidth edges or Radio Bandwidth edges.</w:t>
      </w:r>
      <w:r>
        <w:rPr>
          <w:rFonts w:cs="v3.8.0"/>
        </w:rPr>
        <w:t xml:space="preserve"> </w:t>
      </w:r>
    </w:p>
    <w:p>
      <w:r>
        <w:rPr>
          <w:lang w:eastAsia="zh-CN"/>
        </w:rPr>
        <w:t xml:space="preserve">For </w:t>
      </w:r>
      <w:r>
        <w:rPr>
          <w:i/>
          <w:lang w:eastAsia="zh-CN"/>
        </w:rPr>
        <w:t xml:space="preserve">BS type 1-O </w:t>
      </w:r>
      <w:r>
        <w:rPr>
          <w:rFonts w:cs="v3.8.0"/>
        </w:rPr>
        <w:t xml:space="preserve">the OTA in-band </w:t>
      </w:r>
      <w:r>
        <w:rPr>
          <w:lang w:eastAsia="zh-CN"/>
        </w:rPr>
        <w:t xml:space="preserve">blocking requirement </w:t>
      </w:r>
      <w:ins w:id="9" w:author="xuefei2" w:date="2018-10-10T15:01:44Z">
        <w:r>
          <w:rPr>
            <w:lang w:eastAsia="zh-CN"/>
          </w:rPr>
          <w:t>shall</w:t>
        </w:r>
      </w:ins>
      <w:ins w:id="10" w:author="xuefei2" w:date="2018-10-10T15:01:45Z">
        <w:r>
          <w:rPr>
            <w:rFonts w:hint="eastAsia"/>
            <w:lang w:val="en-US" w:eastAsia="zh-CN"/>
          </w:rPr>
          <w:t xml:space="preserve"> </w:t>
        </w:r>
      </w:ins>
      <w:r>
        <w:rPr>
          <w:rFonts w:cs="v3.8.0"/>
        </w:rPr>
        <w:t xml:space="preserve">apply </w:t>
      </w:r>
      <w:ins w:id="11" w:author="xuefei2" w:date="2018-10-10T15:02:11Z">
        <w:r>
          <w:rPr>
            <w:lang w:eastAsia="zh-CN"/>
          </w:rPr>
          <w:t xml:space="preserve">in the in-band blocking frequency range, which is </w:t>
        </w:r>
      </w:ins>
      <w:r>
        <w:rPr>
          <w:lang w:eastAsia="zh-CN"/>
        </w:rPr>
        <w:t xml:space="preserve">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w:t>
      </w:r>
      <w:r>
        <w:rPr>
          <w:rFonts w:cs="v3.8.0"/>
        </w:rPr>
        <w:t xml:space="preserve"> </w:t>
      </w:r>
      <w:r>
        <w:rPr>
          <w:rFonts w:cs="v5.0.0"/>
        </w:rPr>
        <w:t xml:space="preserve">The </w:t>
      </w:r>
      <w:r>
        <w:t>Δf</w:t>
      </w:r>
      <w:r>
        <w:rPr>
          <w:vertAlign w:val="subscript"/>
        </w:rPr>
        <w:t>OOB</w:t>
      </w:r>
      <w:r>
        <w:rPr>
          <w:rFonts w:cs="v5.0.0"/>
        </w:rPr>
        <w:t xml:space="preserve"> for </w:t>
      </w:r>
      <w:r>
        <w:rPr>
          <w:i/>
          <w:lang w:eastAsia="zh-CN"/>
        </w:rPr>
        <w:t xml:space="preserve">BS type </w:t>
      </w:r>
      <w:r>
        <w:rPr>
          <w:rFonts w:hint="eastAsia"/>
          <w:i/>
          <w:lang w:eastAsia="zh-CN"/>
        </w:rPr>
        <w:t>1-O</w:t>
      </w:r>
      <w:r>
        <w:rPr>
          <w:rFonts w:cs="v5.0.0"/>
        </w:rPr>
        <w:t xml:space="preserve"> is </w:t>
      </w:r>
      <w:r>
        <w:t>defined in table 10.5.2.2-0.</w:t>
      </w:r>
    </w:p>
    <w:p>
      <w:pPr>
        <w:pStyle w:val="58"/>
        <w:rPr>
          <w:rFonts w:hint="eastAsia" w:eastAsia="宋体"/>
          <w:lang w:val="en-US" w:eastAsia="zh-CN"/>
        </w:rPr>
      </w:pPr>
      <w:r>
        <w:t>Table 10.5.2.2-0: Δf</w:t>
      </w:r>
      <w:r>
        <w:rPr>
          <w:vertAlign w:val="subscript"/>
        </w:rPr>
        <w:t>OOB</w:t>
      </w:r>
      <w:r>
        <w:t xml:space="preserve"> offset for NR </w:t>
      </w:r>
      <w:r>
        <w:rPr>
          <w:i/>
        </w:rPr>
        <w:t>operating bands</w:t>
      </w:r>
      <w:ins w:id="12" w:author="xuefei2" w:date="2018-10-10T15:00:55Z">
        <w:r>
          <w:rPr>
            <w:rFonts w:hint="eastAsia" w:eastAsia="宋体"/>
            <w:i/>
            <w:lang w:val="en-US" w:eastAsia="zh-CN"/>
          </w:rPr>
          <w:t xml:space="preserve"> </w:t>
        </w:r>
      </w:ins>
      <w:ins w:id="13" w:author="xuefei2" w:date="2018-10-10T15:00:57Z">
        <w:r>
          <w:rPr>
            <w:rFonts w:hint="eastAsia" w:eastAsia="宋体"/>
            <w:i w:val="0"/>
            <w:iCs/>
            <w:lang w:val="en-US" w:eastAsia="zh-CN"/>
            <w:rPrChange w:id="14" w:author="xuefei2" w:date="2018-10-10T15:01:14Z">
              <w:rPr>
                <w:rFonts w:hint="eastAsia" w:eastAsia="宋体"/>
                <w:i/>
                <w:lang w:val="en-US" w:eastAsia="zh-CN"/>
              </w:rPr>
            </w:rPrChange>
          </w:rPr>
          <w:t>in</w:t>
        </w:r>
      </w:ins>
      <w:ins w:id="15" w:author="xuefei2" w:date="2018-10-10T15:00:58Z">
        <w:r>
          <w:rPr>
            <w:rFonts w:hint="eastAsia" w:eastAsia="宋体"/>
            <w:i w:val="0"/>
            <w:iCs/>
            <w:lang w:val="en-US" w:eastAsia="zh-CN"/>
            <w:rPrChange w:id="16" w:author="xuefei2" w:date="2018-10-10T15:01:14Z">
              <w:rPr>
                <w:rFonts w:hint="eastAsia" w:eastAsia="宋体"/>
                <w:i/>
                <w:lang w:val="en-US" w:eastAsia="zh-CN"/>
              </w:rPr>
            </w:rPrChange>
          </w:rPr>
          <w:t xml:space="preserve"> FR</w:t>
        </w:r>
      </w:ins>
      <w:ins w:id="17" w:author="xuefei2" w:date="2018-10-10T15:00:59Z">
        <w:r>
          <w:rPr>
            <w:rFonts w:hint="eastAsia" w:eastAsia="宋体"/>
            <w:i w:val="0"/>
            <w:iCs/>
            <w:lang w:val="en-US" w:eastAsia="zh-CN"/>
            <w:rPrChange w:id="18" w:author="xuefei2" w:date="2018-10-10T15:01:14Z">
              <w:rPr>
                <w:rFonts w:hint="eastAsia" w:eastAsia="宋体"/>
                <w:i/>
                <w:lang w:val="en-US" w:eastAsia="zh-CN"/>
              </w:rPr>
            </w:rPrChange>
          </w:rPr>
          <w:t>1</w:t>
        </w:r>
      </w:ins>
    </w:p>
    <w:tbl>
      <w:tblPr>
        <w:tblStyle w:val="50"/>
        <w:tblW w:w="63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7" w:type="dxa"/>
          </w:tcPr>
          <w:p>
            <w:pPr>
              <w:pStyle w:val="54"/>
              <w:rPr>
                <w:lang w:eastAsia="zh-CN"/>
              </w:rPr>
            </w:pPr>
            <w:r>
              <w:rPr>
                <w:lang w:eastAsia="zh-CN"/>
              </w:rPr>
              <w:t>BS type</w:t>
            </w:r>
          </w:p>
        </w:tc>
        <w:tc>
          <w:tcPr>
            <w:tcW w:w="3472" w:type="dxa"/>
            <w:shd w:val="clear" w:color="auto" w:fill="auto"/>
          </w:tcPr>
          <w:p>
            <w:pPr>
              <w:pStyle w:val="54"/>
            </w:pPr>
            <w:r>
              <w:rPr>
                <w:i/>
              </w:rPr>
              <w:t>Operating band</w:t>
            </w:r>
            <w:r>
              <w:t xml:space="preserve"> characteristics</w:t>
            </w:r>
          </w:p>
        </w:tc>
        <w:tc>
          <w:tcPr>
            <w:tcW w:w="1709" w:type="dxa"/>
            <w:shd w:val="clear" w:color="auto" w:fill="auto"/>
          </w:tcPr>
          <w:p>
            <w:pPr>
              <w:pStyle w:val="54"/>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7" w:type="dxa"/>
            <w:vMerge w:val="restart"/>
            <w:vAlign w:val="center"/>
          </w:tcPr>
          <w:p>
            <w:pPr>
              <w:pStyle w:val="56"/>
              <w:rPr>
                <w:i/>
                <w:lang w:eastAsia="zh-CN"/>
              </w:rPr>
            </w:pPr>
            <w:r>
              <w:rPr>
                <w:i/>
                <w:lang w:eastAsia="zh-CN"/>
              </w:rPr>
              <w:t>BS type 1-O</w:t>
            </w:r>
          </w:p>
        </w:tc>
        <w:tc>
          <w:tcPr>
            <w:tcW w:w="3472" w:type="dxa"/>
            <w:shd w:val="clear" w:color="auto" w:fill="auto"/>
          </w:tcPr>
          <w:p>
            <w:pPr>
              <w:pStyle w:val="56"/>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1</w:t>
            </w:r>
            <w:r>
              <w:rPr>
                <w:rFonts w:hint="eastAsia" w:cs="Arial"/>
                <w:lang w:eastAsia="zh-CN"/>
              </w:rPr>
              <w:t>00 MHz</w:t>
            </w:r>
          </w:p>
        </w:tc>
        <w:tc>
          <w:tcPr>
            <w:tcW w:w="1709" w:type="dxa"/>
            <w:shd w:val="clear" w:color="auto" w:fill="auto"/>
          </w:tcPr>
          <w:p>
            <w:pPr>
              <w:pStyle w:val="55"/>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7" w:type="dxa"/>
            <w:vMerge w:val="continue"/>
            <w:vAlign w:val="center"/>
          </w:tcPr>
          <w:p>
            <w:pPr>
              <w:pStyle w:val="56"/>
              <w:rPr>
                <w:i/>
              </w:rPr>
            </w:pPr>
          </w:p>
        </w:tc>
        <w:tc>
          <w:tcPr>
            <w:tcW w:w="3472" w:type="dxa"/>
            <w:shd w:val="clear" w:color="auto" w:fill="auto"/>
          </w:tcPr>
          <w:p>
            <w:pPr>
              <w:pStyle w:val="56"/>
              <w:rPr>
                <w:b/>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hint="eastAsia" w:cs="Arial"/>
                <w:lang w:eastAsia="zh-CN"/>
              </w:rPr>
              <w:t>900 MHz</w:t>
            </w:r>
            <w:r>
              <w:rPr>
                <w:rFonts w:cs="Arial"/>
              </w:rPr>
              <w:t xml:space="preserve"> </w:t>
            </w:r>
          </w:p>
        </w:tc>
        <w:tc>
          <w:tcPr>
            <w:tcW w:w="1709" w:type="dxa"/>
            <w:shd w:val="clear" w:color="auto" w:fill="auto"/>
          </w:tcPr>
          <w:p>
            <w:pPr>
              <w:pStyle w:val="55"/>
            </w:pPr>
            <w:r>
              <w:t>60</w:t>
            </w:r>
          </w:p>
        </w:tc>
      </w:tr>
    </w:tbl>
    <w:p>
      <w:pPr>
        <w:rPr>
          <w:lang w:eastAsia="zh-CN"/>
        </w:rPr>
      </w:pPr>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the OTA in-band blocking requirements apply in addition inside any sub-block gap, in case the sub-block gap size is at least as wide as twice the interfering signal minimum offset in table</w:t>
      </w:r>
      <w:del w:id="19" w:author="xuefei2" w:date="2018-10-11T08:49:43Z">
        <w:r>
          <w:rPr>
            <w:lang w:eastAsia="zh-CN"/>
          </w:rPr>
          <w:delText>s</w:delText>
        </w:r>
      </w:del>
      <w:r>
        <w:rPr>
          <w:lang w:eastAsia="zh-CN"/>
        </w:rPr>
        <w:t xml:space="preserve"> 10.5.2.2-1</w:t>
      </w:r>
      <w:del w:id="20" w:author="xuefei2" w:date="2018-10-10T23:56:08Z">
        <w:r>
          <w:rPr>
            <w:lang w:eastAsia="zh-CN"/>
          </w:rPr>
          <w:delText xml:space="preserve"> and 10.5.2.2-3</w:delText>
        </w:r>
      </w:del>
      <w:r>
        <w:rPr>
          <w:lang w:eastAsia="zh-CN"/>
        </w:rPr>
        <w:t>. The interfering signal offset is defined relative to the sub-block edges inside the sub-block gap.</w:t>
      </w:r>
    </w:p>
    <w:p>
      <w:pPr>
        <w:rPr>
          <w:lang w:eastAsia="zh-CN"/>
        </w:rPr>
      </w:pPr>
      <w:r>
        <w:rPr>
          <w:lang w:eastAsia="zh-CN"/>
        </w:rPr>
        <w:t xml:space="preserve">For </w:t>
      </w:r>
      <w:r>
        <w:rPr>
          <w:i/>
        </w:rPr>
        <w:t>multi-band RIBs</w:t>
      </w:r>
      <w:r>
        <w:rPr>
          <w:lang w:eastAsia="zh-CN"/>
        </w:rPr>
        <w:t xml:space="preserve">, the OTA </w:t>
      </w:r>
      <w:ins w:id="21" w:author="xuefei2" w:date="2018-10-11T00:01:57Z">
        <w:r>
          <w:rPr>
            <w:rFonts w:hint="eastAsia"/>
            <w:lang w:val="en-US" w:eastAsia="zh-CN"/>
          </w:rPr>
          <w:t>in</w:t>
        </w:r>
      </w:ins>
      <w:ins w:id="22" w:author="xuefei2" w:date="2018-10-11T00:01:58Z">
        <w:r>
          <w:rPr>
            <w:rFonts w:hint="eastAsia"/>
            <w:lang w:val="en-US" w:eastAsia="zh-CN"/>
          </w:rPr>
          <w:t>-</w:t>
        </w:r>
      </w:ins>
      <w:ins w:id="23" w:author="xuefei2" w:date="2018-10-11T00:01:59Z">
        <w:r>
          <w:rPr>
            <w:rFonts w:hint="eastAsia"/>
            <w:lang w:val="en-US" w:eastAsia="zh-CN"/>
          </w:rPr>
          <w:t xml:space="preserve">band </w:t>
        </w:r>
      </w:ins>
      <w:r>
        <w:rPr>
          <w:lang w:eastAsia="zh-CN"/>
        </w:rPr>
        <w:t xml:space="preserve">blocking requirements apply in the in-band blocking frequency ranges for each supported </w:t>
      </w:r>
      <w:r>
        <w:rPr>
          <w:i/>
          <w:lang w:eastAsia="zh-CN"/>
        </w:rPr>
        <w:t>operating band</w:t>
      </w:r>
      <w:r>
        <w:rPr>
          <w:lang w:eastAsia="zh-CN"/>
        </w:rPr>
        <w:t>. The requirement shall apply in addition inside any Inter RF Bandwidth gap, in case the Inter RF Bandwidth gap size is at least as wide as twice the interfering signal minimum offset in tables 10.5.2.2-1 and 10.5.2.2-3.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operating band, the OTA </w:t>
      </w:r>
      <w:r>
        <w:rPr>
          <w:rFonts w:hint="eastAsia"/>
          <w:lang w:val="en-US" w:eastAsia="zh-CN"/>
        </w:rPr>
        <w:t xml:space="preserve">narrowband </w:t>
      </w:r>
      <w:r>
        <w:rPr>
          <w:lang w:eastAsia="zh-CN"/>
        </w:rPr>
        <w:t>blocking requirements apply in addition inside any sub-block gap, in case the sub-block gap size is at least as wide as the interfering signal minimum offset in table 10.5.2.2-3. The interfering signal offset is defined relative to the sub-block edges inside the sub-block gap.</w:t>
      </w:r>
    </w:p>
    <w:p>
      <w:pPr>
        <w:rPr>
          <w:lang w:eastAsia="zh-CN"/>
        </w:rPr>
      </w:pPr>
      <w:r>
        <w:rPr>
          <w:lang w:eastAsia="zh-CN"/>
        </w:rPr>
        <w:t xml:space="preserve">For a </w:t>
      </w:r>
      <w:r>
        <w:rPr>
          <w:i/>
        </w:rPr>
        <w:t>multi-band RIBs</w:t>
      </w:r>
      <w:r>
        <w:rPr>
          <w:lang w:eastAsia="zh-CN"/>
        </w:rPr>
        <w:t xml:space="preserve">, the OTA </w:t>
      </w:r>
      <w:ins w:id="24" w:author="xuefei2" w:date="2018-10-10T23:59:28Z">
        <w:r>
          <w:rPr>
            <w:rFonts w:hint="eastAsia"/>
            <w:lang w:val="en-US" w:eastAsia="zh-CN"/>
          </w:rPr>
          <w:t>narrow</w:t>
        </w:r>
      </w:ins>
      <w:ins w:id="25" w:author="xuefei2" w:date="2018-10-10T23:59:28Z">
        <w:r>
          <w:rPr>
            <w:lang w:eastAsia="zh-CN"/>
          </w:rPr>
          <w:t>band</w:t>
        </w:r>
      </w:ins>
      <w:ins w:id="26" w:author="xuefei2" w:date="2018-10-10T23:59:29Z">
        <w:r>
          <w:rPr>
            <w:rFonts w:hint="eastAsia"/>
            <w:lang w:val="en-US" w:eastAsia="zh-CN"/>
          </w:rPr>
          <w:t xml:space="preserve"> </w:t>
        </w:r>
      </w:ins>
      <w:r>
        <w:rPr>
          <w:lang w:eastAsia="zh-CN"/>
        </w:rPr>
        <w:t xml:space="preserve">blocking requirements apply in the </w:t>
      </w:r>
      <w:r>
        <w:rPr>
          <w:rFonts w:hint="eastAsia"/>
          <w:lang w:val="en-US" w:eastAsia="zh-CN"/>
        </w:rPr>
        <w:t>narrow</w:t>
      </w:r>
      <w:r>
        <w:rPr>
          <w:lang w:eastAsia="zh-CN"/>
        </w:rPr>
        <w:t xml:space="preserve">band blocking frequency ranges for each supported </w:t>
      </w:r>
      <w:r>
        <w:rPr>
          <w:i/>
          <w:iCs/>
          <w:lang w:eastAsia="zh-CN"/>
        </w:rPr>
        <w:t>operating band</w:t>
      </w:r>
      <w:r>
        <w:rPr>
          <w:lang w:eastAsia="zh-CN"/>
        </w:rPr>
        <w:t>. The requirement shall apply in addition inside any Inter RF Bandwidth gap, in case the Inter RF Bandwidth gap size is at least as wide as the interfering signal minimum offset in table 10.5.2.2-3.</w:t>
      </w:r>
    </w:p>
    <w:p>
      <w:pPr>
        <w:pStyle w:val="58"/>
        <w:rPr>
          <w:rFonts w:eastAsia="宋体"/>
          <w:lang w:eastAsia="zh-CN"/>
        </w:rPr>
      </w:pPr>
      <w:r>
        <w:t xml:space="preserve">Table </w:t>
      </w:r>
      <w:r>
        <w:rPr>
          <w:rFonts w:eastAsia="宋体"/>
          <w:lang w:eastAsia="zh-CN"/>
        </w:rPr>
        <w:t>10.5.2.2</w:t>
      </w:r>
      <w:r>
        <w:t>-</w:t>
      </w:r>
      <w:r>
        <w:rPr>
          <w:rFonts w:eastAsia="宋体"/>
          <w:lang w:eastAsia="zh-CN"/>
        </w:rPr>
        <w:t>1</w:t>
      </w:r>
      <w:r>
        <w:t xml:space="preserve">: General OTA blocking requirement for </w:t>
      </w:r>
      <w:r>
        <w:rPr>
          <w:i/>
        </w:rPr>
        <w:t>BS type 1-O</w:t>
      </w:r>
    </w:p>
    <w:tbl>
      <w:tblPr>
        <w:tblStyle w:val="50"/>
        <w:tblW w:w="103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1983"/>
        <w:gridCol w:w="176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pPr>
            <w:r>
              <w:rPr>
                <w:rFonts w:hint="eastAsia"/>
                <w:i/>
              </w:rPr>
              <w:t>BS channel bandwidth</w:t>
            </w:r>
            <w:r>
              <w:t xml:space="preserve"> of the lowest</w:t>
            </w:r>
            <w:r>
              <w:rPr>
                <w:rFonts w:hint="eastAsia"/>
              </w:rPr>
              <w:t>/</w:t>
            </w:r>
            <w:r>
              <w: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t>Wanted signal mean power (dBm)</w:t>
            </w:r>
          </w:p>
        </w:tc>
        <w:tc>
          <w:tcPr>
            <w:tcW w:w="1983"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rPr>
                <w:rFonts w:cs="Arial"/>
              </w:rPr>
              <w:t>Interfering signal mean power (dBm)</w:t>
            </w:r>
          </w:p>
        </w:tc>
        <w:tc>
          <w:tcPr>
            <w:tcW w:w="1767"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835"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vMerge w:val="restart"/>
            <w:tcBorders>
              <w:top w:val="single" w:color="auto" w:sz="4" w:space="0"/>
              <w:left w:val="single" w:color="auto" w:sz="4" w:space="0"/>
              <w:right w:val="single" w:color="auto" w:sz="4" w:space="0"/>
            </w:tcBorders>
          </w:tcPr>
          <w:p>
            <w:pPr>
              <w:pStyle w:val="55"/>
              <w:tabs>
                <w:tab w:val="left" w:pos="540"/>
                <w:tab w:val="left" w:pos="1260"/>
                <w:tab w:val="left" w:pos="1800"/>
              </w:tabs>
              <w:rPr>
                <w:rFonts w:eastAsia="宋体"/>
                <w:lang w:eastAsia="zh-CN"/>
              </w:rPr>
            </w:pPr>
            <w:r>
              <w:rPr>
                <w:rFonts w:hint="eastAsia"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lang w:eastAsia="ja-JP"/>
              </w:rPr>
            </w:pPr>
            <w:r>
              <w:rPr>
                <w:rFonts w:cs="Arial"/>
              </w:rPr>
              <w:t>EIS</w:t>
            </w:r>
            <w:r>
              <w:rPr>
                <w:rFonts w:cs="Arial"/>
                <w:vertAlign w:val="subscript"/>
              </w:rPr>
              <w:t>REFSENS</w:t>
            </w:r>
            <w:r>
              <w:t xml:space="preserve"> + 6 dB</w:t>
            </w:r>
          </w:p>
        </w:tc>
        <w:tc>
          <w:tcPr>
            <w:tcW w:w="198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eastAsia="宋体"/>
                <w:lang w:eastAsia="zh-CN"/>
              </w:rPr>
              <w:t xml:space="preserve">Wide Area: -43 </w:t>
            </w:r>
            <w:r>
              <w:rPr>
                <w:rFonts w:cs="Arial"/>
                <w:szCs w:val="18"/>
              </w:rPr>
              <w:t xml:space="preserve">- </w:t>
            </w:r>
            <w:r>
              <w:rPr>
                <w:rFonts w:cs="Arial"/>
              </w:rPr>
              <w:t>Δ</w:t>
            </w:r>
            <w:r>
              <w:rPr>
                <w:rFonts w:cs="Arial"/>
                <w:vertAlign w:val="subscript"/>
              </w:rPr>
              <w:t>OTAREFSENS</w:t>
            </w:r>
          </w:p>
          <w:p>
            <w:pPr>
              <w:pStyle w:val="55"/>
              <w:tabs>
                <w:tab w:val="left" w:pos="540"/>
                <w:tab w:val="left" w:pos="1260"/>
                <w:tab w:val="left" w:pos="1800"/>
              </w:tabs>
              <w:rPr>
                <w:rFonts w:eastAsia="宋体"/>
                <w:lang w:eastAsia="zh-CN"/>
              </w:rPr>
            </w:pPr>
            <w:r>
              <w:rPr>
                <w:rFonts w:eastAsia="宋体"/>
                <w:lang w:eastAsia="zh-CN"/>
              </w:rPr>
              <w:t xml:space="preserve">Medium Range: -38 </w:t>
            </w:r>
            <w:r>
              <w:rPr>
                <w:rFonts w:cs="Arial"/>
                <w:szCs w:val="18"/>
              </w:rPr>
              <w:t xml:space="preserve">- </w:t>
            </w:r>
            <w:r>
              <w:rPr>
                <w:rFonts w:cs="Arial"/>
              </w:rPr>
              <w:t>Δ</w:t>
            </w:r>
            <w:r>
              <w:rPr>
                <w:rFonts w:cs="Arial"/>
                <w:vertAlign w:val="subscript"/>
              </w:rPr>
              <w:t>OTAREFSENS</w:t>
            </w:r>
          </w:p>
          <w:p>
            <w:pPr>
              <w:pStyle w:val="55"/>
              <w:tabs>
                <w:tab w:val="left" w:pos="540"/>
                <w:tab w:val="left" w:pos="1260"/>
                <w:tab w:val="left" w:pos="1800"/>
              </w:tabs>
              <w:rPr>
                <w:rFonts w:eastAsia="宋体"/>
                <w:lang w:eastAsia="zh-CN"/>
              </w:rPr>
            </w:pPr>
            <w:r>
              <w:rPr>
                <w:rFonts w:eastAsia="宋体"/>
                <w:lang w:eastAsia="zh-CN"/>
              </w:rPr>
              <w:t xml:space="preserve">Local Area: -35 </w:t>
            </w:r>
            <w:r>
              <w:rPr>
                <w:rFonts w:cs="Arial"/>
                <w:szCs w:val="18"/>
              </w:rPr>
              <w:t xml:space="preserve">- </w:t>
            </w:r>
            <w:r>
              <w:rPr>
                <w:rFonts w:cs="Arial"/>
              </w:rPr>
              <w:t>Δ</w:t>
            </w:r>
            <w:r>
              <w:rPr>
                <w:rFonts w:cs="Arial"/>
                <w:vertAlign w:val="subscript"/>
              </w:rPr>
              <w:t>OTAREFSENS</w:t>
            </w:r>
          </w:p>
        </w:tc>
        <w:tc>
          <w:tcPr>
            <w:tcW w:w="1767"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cs="Arial"/>
              </w:rPr>
              <w:t>±</w:t>
            </w:r>
            <w:r>
              <w:t>7.5</w:t>
            </w:r>
          </w:p>
        </w:tc>
        <w:tc>
          <w:tcPr>
            <w:tcW w:w="2835"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pPr>
            <w:r>
              <w:t xml:space="preserve">5 MHz DFT-s-OFDM </w:t>
            </w:r>
            <w:r>
              <w:rPr>
                <w:rFonts w:hint="eastAsia" w:eastAsia="宋体"/>
                <w:lang w:eastAsia="zh-CN"/>
              </w:rPr>
              <w:t>NR</w:t>
            </w:r>
            <w:r>
              <w:t xml:space="preserve"> signal</w:t>
            </w:r>
          </w:p>
          <w:p>
            <w:pPr>
              <w:pStyle w:val="55"/>
              <w:tabs>
                <w:tab w:val="left" w:pos="540"/>
                <w:tab w:val="left" w:pos="1260"/>
                <w:tab w:val="left" w:pos="1800"/>
              </w:tabs>
              <w:rPr>
                <w:lang w:eastAsia="ja-JP"/>
              </w:rPr>
            </w:pPr>
            <w:r>
              <w:t>SCS: 15 kHz</w:t>
            </w:r>
            <w:r>
              <w:rPr>
                <w:rFonts w:cs="Arial"/>
              </w:rPr>
              <w:t>, 25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vMerge w:val="continue"/>
            <w:tcBorders>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p>
        </w:tc>
        <w:tc>
          <w:tcPr>
            <w:tcW w:w="1792"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cs="Arial"/>
              </w:rPr>
            </w:pPr>
            <w:r>
              <w:rPr>
                <w:rFonts w:cs="Arial"/>
              </w:rPr>
              <w:t>EIS</w:t>
            </w:r>
            <w:r>
              <w:rPr>
                <w:rFonts w:cs="Arial"/>
                <w:vertAlign w:val="subscript"/>
              </w:rPr>
              <w:t>minSENS</w:t>
            </w:r>
            <w:r>
              <w:t xml:space="preserve"> + 6 dB</w:t>
            </w:r>
          </w:p>
        </w:tc>
        <w:tc>
          <w:tcPr>
            <w:tcW w:w="198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eastAsia="宋体"/>
                <w:lang w:eastAsia="zh-CN"/>
              </w:rPr>
              <w:t xml:space="preserve">Wide Area: -43 </w:t>
            </w:r>
            <w:r>
              <w:rPr>
                <w:rFonts w:cs="Arial"/>
                <w:szCs w:val="18"/>
              </w:rPr>
              <w:t xml:space="preserve"> – </w:t>
            </w:r>
            <w:r>
              <w:rPr>
                <w:rFonts w:cs="Arial"/>
              </w:rPr>
              <w:t>Δ</w:t>
            </w:r>
            <w:r>
              <w:rPr>
                <w:rFonts w:cs="Arial"/>
                <w:vertAlign w:val="subscript"/>
              </w:rPr>
              <w:t>minSENS</w:t>
            </w:r>
          </w:p>
          <w:p>
            <w:pPr>
              <w:pStyle w:val="55"/>
              <w:tabs>
                <w:tab w:val="left" w:pos="540"/>
                <w:tab w:val="left" w:pos="1260"/>
                <w:tab w:val="left" w:pos="1800"/>
              </w:tabs>
              <w:rPr>
                <w:rFonts w:eastAsia="宋体"/>
                <w:lang w:eastAsia="zh-CN"/>
              </w:rPr>
            </w:pPr>
            <w:r>
              <w:rPr>
                <w:rFonts w:eastAsia="宋体"/>
                <w:lang w:eastAsia="zh-CN"/>
              </w:rPr>
              <w:t xml:space="preserve">Medium Range: -38 </w:t>
            </w:r>
            <w:r>
              <w:rPr>
                <w:rFonts w:cs="Arial"/>
                <w:szCs w:val="18"/>
              </w:rPr>
              <w:t xml:space="preserve"> – </w:t>
            </w:r>
            <w:r>
              <w:rPr>
                <w:rFonts w:cs="Arial"/>
              </w:rPr>
              <w:t>Δ</w:t>
            </w:r>
            <w:r>
              <w:rPr>
                <w:rFonts w:cs="Arial"/>
                <w:vertAlign w:val="subscript"/>
              </w:rPr>
              <w:t>minSENS</w:t>
            </w:r>
          </w:p>
          <w:p>
            <w:pPr>
              <w:pStyle w:val="55"/>
              <w:tabs>
                <w:tab w:val="left" w:pos="540"/>
                <w:tab w:val="left" w:pos="1260"/>
                <w:tab w:val="left" w:pos="1800"/>
              </w:tabs>
              <w:rPr>
                <w:rFonts w:eastAsia="宋体"/>
                <w:lang w:eastAsia="zh-CN"/>
              </w:rPr>
            </w:pPr>
            <w:r>
              <w:rPr>
                <w:rFonts w:eastAsia="宋体"/>
                <w:lang w:eastAsia="zh-CN"/>
              </w:rPr>
              <w:t xml:space="preserve">Local Area: -35 </w:t>
            </w:r>
            <w:r>
              <w:rPr>
                <w:rFonts w:cs="Arial"/>
                <w:szCs w:val="18"/>
              </w:rPr>
              <w:t xml:space="preserve"> – </w:t>
            </w:r>
            <w:r>
              <w:rPr>
                <w:rFonts w:cs="Arial"/>
              </w:rPr>
              <w:t>Δ</w:t>
            </w:r>
            <w:r>
              <w:rPr>
                <w:rFonts w:cs="Arial"/>
                <w:vertAlign w:val="subscript"/>
              </w:rPr>
              <w:t>minSENS</w:t>
            </w:r>
          </w:p>
        </w:tc>
        <w:tc>
          <w:tcPr>
            <w:tcW w:w="1767"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pPr>
            <w:r>
              <w:rPr>
                <w:rFonts w:cs="Arial"/>
              </w:rPr>
              <w:t>±</w:t>
            </w:r>
            <w:r>
              <w:t>7.5</w:t>
            </w:r>
          </w:p>
        </w:tc>
        <w:tc>
          <w:tcPr>
            <w:tcW w:w="2835"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pPr>
            <w:r>
              <w:t xml:space="preserve">5 MHz DFT-s-OFDM </w:t>
            </w:r>
            <w:r>
              <w:rPr>
                <w:rFonts w:hint="eastAsia" w:eastAsia="宋体"/>
                <w:lang w:eastAsia="zh-CN"/>
              </w:rPr>
              <w:t>NR</w:t>
            </w:r>
            <w:r>
              <w:t xml:space="preserve"> signal</w:t>
            </w:r>
          </w:p>
          <w:p>
            <w:pPr>
              <w:pStyle w:val="55"/>
              <w:tabs>
                <w:tab w:val="left" w:pos="540"/>
                <w:tab w:val="left" w:pos="1260"/>
                <w:tab w:val="left" w:pos="1800"/>
              </w:tabs>
            </w:pPr>
            <w:r>
              <w:t>SCS: 15 kHz</w:t>
            </w:r>
            <w:r>
              <w:rPr>
                <w:rFonts w:cs="Arial"/>
              </w:rPr>
              <w:t>, 25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vMerge w:val="restart"/>
            <w:tcBorders>
              <w:top w:val="single" w:color="auto" w:sz="4" w:space="0"/>
              <w:left w:val="single" w:color="auto" w:sz="4" w:space="0"/>
              <w:right w:val="single" w:color="auto" w:sz="4" w:space="0"/>
            </w:tcBorders>
          </w:tcPr>
          <w:p>
            <w:pPr>
              <w:pStyle w:val="55"/>
              <w:tabs>
                <w:tab w:val="left" w:pos="540"/>
                <w:tab w:val="left" w:pos="1260"/>
                <w:tab w:val="left" w:pos="1800"/>
              </w:tabs>
              <w:rPr>
                <w:rFonts w:eastAsia="宋体"/>
                <w:lang w:eastAsia="zh-CN"/>
              </w:rPr>
            </w:pPr>
            <w:r>
              <w:rPr>
                <w:rFonts w:hint="eastAsia" w:eastAsia="宋体"/>
                <w:lang w:eastAsia="zh-CN"/>
              </w:rPr>
              <w:t>25</w:t>
            </w:r>
            <w:r>
              <w:rPr>
                <w:rFonts w:eastAsia="宋体"/>
                <w:lang w:eastAsia="zh-CN"/>
              </w:rPr>
              <w:t xml:space="preserve"> </w:t>
            </w:r>
            <w:r>
              <w:rPr>
                <w:rFonts w:hint="eastAsia" w:eastAsia="宋体"/>
                <w:lang w:eastAsia="zh-CN"/>
              </w:rPr>
              <w:t>,</w:t>
            </w:r>
            <w:r>
              <w:rPr>
                <w:rFonts w:eastAsia="宋体"/>
                <w:lang w:eastAsia="zh-CN"/>
              </w:rPr>
              <w:t>30,</w:t>
            </w:r>
            <w:r>
              <w:rPr>
                <w:rFonts w:hint="eastAsia" w:eastAsia="宋体"/>
                <w:lang w:eastAsia="zh-CN"/>
              </w:rPr>
              <w:t xml:space="preserve"> 40, 50, 60, </w:t>
            </w:r>
            <w:r>
              <w:rPr>
                <w:rFonts w:eastAsia="宋体"/>
                <w:lang w:eastAsia="zh-CN"/>
              </w:rPr>
              <w:t xml:space="preserve">70, </w:t>
            </w:r>
            <w:r>
              <w:rPr>
                <w:rFonts w:hint="eastAsia" w:eastAsia="宋体"/>
                <w:lang w:eastAsia="zh-CN"/>
              </w:rPr>
              <w:t>80,</w:t>
            </w:r>
            <w:r>
              <w:rPr>
                <w:rFonts w:eastAsia="宋体"/>
                <w:lang w:eastAsia="zh-CN"/>
              </w:rPr>
              <w:t xml:space="preserve"> 90, </w:t>
            </w:r>
            <w:r>
              <w:rPr>
                <w:rFonts w:hint="eastAsia" w:eastAsia="宋体"/>
                <w:lang w:eastAsia="zh-CN"/>
              </w:rPr>
              <w:t>100</w:t>
            </w:r>
          </w:p>
        </w:tc>
        <w:tc>
          <w:tcPr>
            <w:tcW w:w="1792"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lang w:eastAsia="ja-JP"/>
              </w:rPr>
            </w:pPr>
            <w:r>
              <w:rPr>
                <w:rFonts w:cs="Arial"/>
              </w:rPr>
              <w:t>EIS</w:t>
            </w:r>
            <w:r>
              <w:rPr>
                <w:rFonts w:cs="Arial"/>
                <w:vertAlign w:val="subscript"/>
              </w:rPr>
              <w:t>REFSENS</w:t>
            </w:r>
            <w:r>
              <w:t xml:space="preserve"> + 6 dB</w:t>
            </w:r>
          </w:p>
        </w:tc>
        <w:tc>
          <w:tcPr>
            <w:tcW w:w="198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eastAsia="宋体"/>
                <w:lang w:eastAsia="zh-CN"/>
              </w:rPr>
              <w:t xml:space="preserve">Wide Area: -43 </w:t>
            </w:r>
            <w:r>
              <w:rPr>
                <w:rFonts w:cs="Arial"/>
                <w:szCs w:val="18"/>
              </w:rPr>
              <w:t xml:space="preserve">- </w:t>
            </w:r>
            <w:r>
              <w:rPr>
                <w:rFonts w:cs="Arial"/>
              </w:rPr>
              <w:t>Δ</w:t>
            </w:r>
            <w:r>
              <w:rPr>
                <w:rFonts w:cs="Arial"/>
                <w:vertAlign w:val="subscript"/>
              </w:rPr>
              <w:t>OTAREFSENS</w:t>
            </w:r>
          </w:p>
          <w:p>
            <w:pPr>
              <w:pStyle w:val="55"/>
              <w:tabs>
                <w:tab w:val="left" w:pos="540"/>
                <w:tab w:val="left" w:pos="1260"/>
                <w:tab w:val="left" w:pos="1800"/>
              </w:tabs>
              <w:rPr>
                <w:rFonts w:eastAsia="宋体"/>
                <w:lang w:eastAsia="zh-CN"/>
              </w:rPr>
            </w:pPr>
            <w:r>
              <w:rPr>
                <w:rFonts w:eastAsia="宋体"/>
                <w:lang w:eastAsia="zh-CN"/>
              </w:rPr>
              <w:t xml:space="preserve">Medium Range: -38 </w:t>
            </w:r>
            <w:r>
              <w:rPr>
                <w:rFonts w:cs="Arial"/>
                <w:szCs w:val="18"/>
              </w:rPr>
              <w:t xml:space="preserve">- </w:t>
            </w:r>
            <w:r>
              <w:rPr>
                <w:rFonts w:cs="Arial"/>
              </w:rPr>
              <w:t>Δ</w:t>
            </w:r>
            <w:r>
              <w:rPr>
                <w:rFonts w:cs="Arial"/>
                <w:vertAlign w:val="subscript"/>
              </w:rPr>
              <w:t>OTAREFSENS</w:t>
            </w:r>
          </w:p>
          <w:p>
            <w:pPr>
              <w:pStyle w:val="55"/>
              <w:tabs>
                <w:tab w:val="left" w:pos="540"/>
                <w:tab w:val="left" w:pos="1260"/>
                <w:tab w:val="left" w:pos="1800"/>
              </w:tabs>
              <w:rPr>
                <w:rFonts w:eastAsia="宋体"/>
                <w:lang w:eastAsia="zh-CN"/>
              </w:rPr>
            </w:pPr>
            <w:r>
              <w:rPr>
                <w:rFonts w:eastAsia="宋体"/>
                <w:lang w:eastAsia="zh-CN"/>
              </w:rPr>
              <w:t xml:space="preserve">Local Area: -35 </w:t>
            </w:r>
            <w:r>
              <w:rPr>
                <w:rFonts w:cs="Arial"/>
                <w:szCs w:val="18"/>
              </w:rPr>
              <w:t xml:space="preserve">- </w:t>
            </w:r>
            <w:r>
              <w:rPr>
                <w:rFonts w:cs="Arial"/>
              </w:rPr>
              <w:t>Δ</w:t>
            </w:r>
            <w:r>
              <w:rPr>
                <w:rFonts w:cs="Arial"/>
                <w:vertAlign w:val="subscript"/>
              </w:rPr>
              <w:t>OTAREFSENS</w:t>
            </w:r>
          </w:p>
        </w:tc>
        <w:tc>
          <w:tcPr>
            <w:tcW w:w="1767"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cs="Arial"/>
              </w:rPr>
              <w:t>±</w:t>
            </w:r>
            <w:r>
              <w:rPr>
                <w:rFonts w:eastAsia="宋体"/>
                <w:lang w:eastAsia="zh-CN"/>
              </w:rPr>
              <w:t>3</w:t>
            </w:r>
            <w:r>
              <w:rPr>
                <w:rFonts w:hint="eastAsia" w:eastAsia="宋体"/>
                <w:lang w:eastAsia="zh-CN"/>
              </w:rPr>
              <w:t>0</w:t>
            </w:r>
          </w:p>
        </w:tc>
        <w:tc>
          <w:tcPr>
            <w:tcW w:w="2835"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pPr>
            <w:r>
              <w:rPr>
                <w:rFonts w:hint="eastAsia" w:eastAsia="宋体"/>
                <w:lang w:eastAsia="zh-CN"/>
              </w:rPr>
              <w:t>20</w:t>
            </w:r>
            <w:r>
              <w:rPr>
                <w:rFonts w:eastAsia="宋体"/>
                <w:lang w:eastAsia="zh-CN"/>
              </w:rPr>
              <w:t> </w:t>
            </w:r>
            <w:r>
              <w:t xml:space="preserve">MHz </w:t>
            </w:r>
            <w:r>
              <w:rPr>
                <w:lang w:val="en-US"/>
              </w:rPr>
              <w:t xml:space="preserve">DFT-s-OFDM </w:t>
            </w:r>
            <w:r>
              <w:rPr>
                <w:rFonts w:hint="eastAsia" w:eastAsia="宋体"/>
                <w:lang w:eastAsia="zh-CN"/>
              </w:rPr>
              <w:t xml:space="preserve">NR </w:t>
            </w:r>
            <w:r>
              <w:t>signal</w:t>
            </w:r>
          </w:p>
          <w:p>
            <w:pPr>
              <w:pStyle w:val="55"/>
              <w:tabs>
                <w:tab w:val="left" w:pos="540"/>
                <w:tab w:val="left" w:pos="1260"/>
                <w:tab w:val="left" w:pos="1800"/>
              </w:tabs>
              <w:rPr>
                <w:lang w:eastAsia="ja-JP"/>
              </w:rPr>
            </w:pPr>
            <w:r>
              <w:t>SCS: 15 kHz</w:t>
            </w:r>
            <w:r>
              <w:rPr>
                <w:rFonts w:cs="Arial"/>
              </w:rPr>
              <w:t>, 100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vMerge w:val="continue"/>
            <w:tcBorders>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p>
        </w:tc>
        <w:tc>
          <w:tcPr>
            <w:tcW w:w="1792"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cs="Arial"/>
              </w:rPr>
            </w:pPr>
            <w:r>
              <w:rPr>
                <w:rFonts w:cs="Arial"/>
              </w:rPr>
              <w:t>EIS</w:t>
            </w:r>
            <w:r>
              <w:rPr>
                <w:rFonts w:cs="Arial"/>
                <w:vertAlign w:val="subscript"/>
              </w:rPr>
              <w:t>minSENS</w:t>
            </w:r>
            <w:r>
              <w:t xml:space="preserve"> + 6 dB</w:t>
            </w:r>
          </w:p>
        </w:tc>
        <w:tc>
          <w:tcPr>
            <w:tcW w:w="198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eastAsia="宋体"/>
                <w:lang w:eastAsia="zh-CN"/>
              </w:rPr>
              <w:t xml:space="preserve">Wide Area: -43 </w:t>
            </w:r>
            <w:r>
              <w:rPr>
                <w:rFonts w:cs="Arial"/>
                <w:szCs w:val="18"/>
              </w:rPr>
              <w:t xml:space="preserve"> – </w:t>
            </w:r>
            <w:r>
              <w:rPr>
                <w:rFonts w:cs="Arial"/>
              </w:rPr>
              <w:t>Δ</w:t>
            </w:r>
            <w:r>
              <w:rPr>
                <w:rFonts w:cs="Arial"/>
                <w:vertAlign w:val="subscript"/>
              </w:rPr>
              <w:t>minSENS</w:t>
            </w:r>
          </w:p>
          <w:p>
            <w:pPr>
              <w:pStyle w:val="55"/>
              <w:tabs>
                <w:tab w:val="left" w:pos="540"/>
                <w:tab w:val="left" w:pos="1260"/>
                <w:tab w:val="left" w:pos="1800"/>
              </w:tabs>
              <w:rPr>
                <w:rFonts w:eastAsia="宋体"/>
                <w:lang w:eastAsia="zh-CN"/>
              </w:rPr>
            </w:pPr>
            <w:r>
              <w:rPr>
                <w:rFonts w:eastAsia="宋体"/>
                <w:lang w:eastAsia="zh-CN"/>
              </w:rPr>
              <w:t xml:space="preserve">Medium Range: -38 </w:t>
            </w:r>
            <w:r>
              <w:rPr>
                <w:rFonts w:cs="Arial"/>
                <w:szCs w:val="18"/>
              </w:rPr>
              <w:t xml:space="preserve"> – </w:t>
            </w:r>
            <w:r>
              <w:rPr>
                <w:rFonts w:cs="Arial"/>
              </w:rPr>
              <w:t>Δ</w:t>
            </w:r>
            <w:r>
              <w:rPr>
                <w:rFonts w:cs="Arial"/>
                <w:vertAlign w:val="subscript"/>
              </w:rPr>
              <w:t>minSENS</w:t>
            </w:r>
          </w:p>
          <w:p>
            <w:pPr>
              <w:pStyle w:val="55"/>
              <w:tabs>
                <w:tab w:val="left" w:pos="540"/>
                <w:tab w:val="left" w:pos="1260"/>
                <w:tab w:val="left" w:pos="1800"/>
              </w:tabs>
              <w:rPr>
                <w:rFonts w:eastAsia="宋体"/>
                <w:lang w:eastAsia="zh-CN"/>
              </w:rPr>
            </w:pPr>
            <w:r>
              <w:rPr>
                <w:rFonts w:eastAsia="宋体"/>
                <w:lang w:eastAsia="zh-CN"/>
              </w:rPr>
              <w:t xml:space="preserve">Local Area: -35 </w:t>
            </w:r>
            <w:r>
              <w:rPr>
                <w:rFonts w:cs="Arial"/>
                <w:szCs w:val="18"/>
              </w:rPr>
              <w:t xml:space="preserve"> – </w:t>
            </w:r>
            <w:r>
              <w:rPr>
                <w:rFonts w:cs="Arial"/>
              </w:rPr>
              <w:t>Δ</w:t>
            </w:r>
            <w:r>
              <w:rPr>
                <w:rFonts w:cs="Arial"/>
                <w:vertAlign w:val="subscript"/>
              </w:rPr>
              <w:t>minSENS</w:t>
            </w:r>
          </w:p>
        </w:tc>
        <w:tc>
          <w:tcPr>
            <w:tcW w:w="1767"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cs="Arial"/>
              </w:rPr>
              <w:t>±</w:t>
            </w:r>
            <w:r>
              <w:rPr>
                <w:rFonts w:eastAsia="宋体"/>
                <w:lang w:eastAsia="zh-CN"/>
              </w:rPr>
              <w:t>3</w:t>
            </w:r>
            <w:r>
              <w:rPr>
                <w:rFonts w:hint="eastAsia" w:eastAsia="宋体"/>
                <w:lang w:eastAsia="zh-CN"/>
              </w:rPr>
              <w:t>0</w:t>
            </w:r>
          </w:p>
        </w:tc>
        <w:tc>
          <w:tcPr>
            <w:tcW w:w="2835"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pPr>
            <w:r>
              <w:rPr>
                <w:rFonts w:hint="eastAsia" w:eastAsia="宋体"/>
                <w:lang w:eastAsia="zh-CN"/>
              </w:rPr>
              <w:t>20</w:t>
            </w:r>
            <w:r>
              <w:rPr>
                <w:rFonts w:eastAsia="宋体"/>
                <w:lang w:eastAsia="zh-CN"/>
              </w:rPr>
              <w:t> </w:t>
            </w:r>
            <w:r>
              <w:t xml:space="preserve">MHz </w:t>
            </w:r>
            <w:r>
              <w:rPr>
                <w:lang w:val="en-US"/>
              </w:rPr>
              <w:t xml:space="preserve">DFT-s-OFDM </w:t>
            </w:r>
            <w:r>
              <w:rPr>
                <w:rFonts w:hint="eastAsia" w:eastAsia="宋体"/>
                <w:lang w:eastAsia="zh-CN"/>
              </w:rPr>
              <w:t xml:space="preserve">NR </w:t>
            </w:r>
            <w:r>
              <w:t>signal</w:t>
            </w:r>
          </w:p>
          <w:p>
            <w:pPr>
              <w:pStyle w:val="55"/>
              <w:tabs>
                <w:tab w:val="left" w:pos="540"/>
                <w:tab w:val="left" w:pos="1260"/>
                <w:tab w:val="left" w:pos="1800"/>
              </w:tabs>
              <w:rPr>
                <w:rFonts w:eastAsia="宋体"/>
                <w:lang w:eastAsia="zh-CN"/>
              </w:rPr>
            </w:pPr>
            <w:r>
              <w:t>SCS: 15 kHz</w:t>
            </w:r>
            <w:r>
              <w:rPr>
                <w:rFonts w:cs="Arial"/>
              </w:rPr>
              <w:t>, 100 RB</w:t>
            </w:r>
          </w:p>
        </w:tc>
      </w:tr>
    </w:tbl>
    <w:p>
      <w:pPr>
        <w:rPr>
          <w:rFonts w:eastAsia="宋体"/>
          <w:lang w:eastAsia="zh-CN"/>
        </w:rPr>
      </w:pPr>
    </w:p>
    <w:p>
      <w:pPr>
        <w:pStyle w:val="58"/>
        <w:rPr>
          <w:rFonts w:eastAsia="宋体"/>
          <w:lang w:eastAsia="zh-CN"/>
        </w:rPr>
      </w:pPr>
      <w:r>
        <w:t xml:space="preserve">Table </w:t>
      </w:r>
      <w:r>
        <w:rPr>
          <w:rFonts w:eastAsia="宋体"/>
          <w:lang w:eastAsia="zh-CN"/>
        </w:rPr>
        <w:t>10.5.2.2</w:t>
      </w:r>
      <w:r>
        <w:t>-</w:t>
      </w:r>
      <w:r>
        <w:rPr>
          <w:rFonts w:eastAsia="宋体"/>
          <w:lang w:eastAsia="zh-CN"/>
        </w:rPr>
        <w:t>2</w:t>
      </w:r>
      <w:r>
        <w:t xml:space="preserve">: OTA narrowband blocking requirement for </w:t>
      </w:r>
      <w:r>
        <w:rPr>
          <w:i/>
        </w:rPr>
        <w:t>BS type 1-O</w:t>
      </w:r>
    </w:p>
    <w:tbl>
      <w:tblPr>
        <w:tblStyle w:val="50"/>
        <w:tblW w:w="65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563"/>
        <w:gridCol w:w="3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pPr>
            <w:r>
              <w:rPr>
                <w:rFonts w:hint="eastAsia"/>
                <w:i/>
              </w:rPr>
              <w:t>BS channel bandwidth</w:t>
            </w:r>
            <w:r>
              <w:t xml:space="preserve"> of the lowest</w:t>
            </w:r>
            <w:r>
              <w:rPr>
                <w:rFonts w:hint="eastAsia"/>
              </w:rPr>
              <w:t>/</w:t>
            </w:r>
            <w:r>
              <w:t>highest carrier received (MHz)</w:t>
            </w:r>
          </w:p>
        </w:tc>
        <w:tc>
          <w:tcPr>
            <w:tcW w:w="1563"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t>OTA Wanted signal mean power (dBm)</w:t>
            </w:r>
          </w:p>
        </w:tc>
        <w:tc>
          <w:tcPr>
            <w:tcW w:w="3104"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rPr>
                <w:rFonts w:cs="Arial"/>
              </w:rP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vMerge w:val="restart"/>
            <w:tcBorders>
              <w:top w:val="single" w:color="auto" w:sz="4" w:space="0"/>
              <w:left w:val="single" w:color="auto" w:sz="4" w:space="0"/>
              <w:right w:val="single" w:color="auto" w:sz="4" w:space="0"/>
            </w:tcBorders>
          </w:tcPr>
          <w:p>
            <w:pPr>
              <w:pStyle w:val="55"/>
              <w:tabs>
                <w:tab w:val="left" w:pos="540"/>
                <w:tab w:val="left" w:pos="1260"/>
                <w:tab w:val="left" w:pos="1800"/>
              </w:tabs>
              <w:rPr>
                <w:rFonts w:eastAsia="宋体"/>
                <w:lang w:eastAsia="zh-CN"/>
              </w:rPr>
            </w:pPr>
            <w:r>
              <w:rPr>
                <w:rFonts w:hint="eastAsia" w:eastAsia="宋体"/>
                <w:lang w:eastAsia="zh-CN"/>
              </w:rPr>
              <w:t>5, 10, 15, 20</w:t>
            </w:r>
          </w:p>
        </w:tc>
        <w:tc>
          <w:tcPr>
            <w:tcW w:w="156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lang w:eastAsia="ja-JP"/>
              </w:rPr>
            </w:pPr>
            <w:r>
              <w:rPr>
                <w:rFonts w:cs="Arial"/>
              </w:rPr>
              <w:t>EIS</w:t>
            </w:r>
            <w:r>
              <w:rPr>
                <w:rFonts w:cs="Arial"/>
                <w:vertAlign w:val="subscript"/>
              </w:rPr>
              <w:t>REFSENS</w:t>
            </w:r>
            <w:r>
              <w:t xml:space="preserve"> + 6 dB</w:t>
            </w:r>
          </w:p>
        </w:tc>
        <w:tc>
          <w:tcPr>
            <w:tcW w:w="3104"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eastAsia="宋体"/>
                <w:lang w:eastAsia="zh-CN"/>
              </w:rPr>
              <w:t xml:space="preserve">Wide Area: -49 </w:t>
            </w:r>
            <w:r>
              <w:rPr>
                <w:rFonts w:cs="Arial"/>
                <w:szCs w:val="18"/>
              </w:rPr>
              <w:t xml:space="preserve">- </w:t>
            </w:r>
            <w:r>
              <w:rPr>
                <w:rFonts w:cs="Arial"/>
              </w:rPr>
              <w:t>Δ</w:t>
            </w:r>
            <w:r>
              <w:rPr>
                <w:rFonts w:cs="Arial"/>
                <w:vertAlign w:val="subscript"/>
              </w:rPr>
              <w:t>OTAREFSENS</w:t>
            </w:r>
          </w:p>
          <w:p>
            <w:pPr>
              <w:pStyle w:val="55"/>
              <w:tabs>
                <w:tab w:val="left" w:pos="540"/>
                <w:tab w:val="left" w:pos="1260"/>
                <w:tab w:val="left" w:pos="1800"/>
              </w:tabs>
              <w:rPr>
                <w:rFonts w:eastAsia="宋体"/>
                <w:lang w:eastAsia="zh-CN"/>
              </w:rPr>
            </w:pPr>
            <w:r>
              <w:rPr>
                <w:rFonts w:eastAsia="宋体"/>
                <w:lang w:eastAsia="zh-CN"/>
              </w:rPr>
              <w:t xml:space="preserve">Medium Range: -44 </w:t>
            </w:r>
            <w:r>
              <w:rPr>
                <w:rFonts w:cs="Arial"/>
                <w:szCs w:val="18"/>
              </w:rPr>
              <w:t xml:space="preserve">- </w:t>
            </w:r>
            <w:r>
              <w:rPr>
                <w:rFonts w:cs="Arial"/>
              </w:rPr>
              <w:t>Δ</w:t>
            </w:r>
            <w:r>
              <w:rPr>
                <w:rFonts w:cs="Arial"/>
                <w:vertAlign w:val="subscript"/>
              </w:rPr>
              <w:t>OTAREFSENS</w:t>
            </w:r>
          </w:p>
          <w:p>
            <w:pPr>
              <w:pStyle w:val="55"/>
              <w:tabs>
                <w:tab w:val="left" w:pos="540"/>
                <w:tab w:val="left" w:pos="1260"/>
                <w:tab w:val="left" w:pos="1800"/>
              </w:tabs>
              <w:rPr>
                <w:rFonts w:eastAsia="宋体"/>
                <w:lang w:eastAsia="zh-CN"/>
              </w:rPr>
            </w:pPr>
            <w:r>
              <w:rPr>
                <w:rFonts w:eastAsia="宋体"/>
                <w:lang w:eastAsia="zh-CN"/>
              </w:rPr>
              <w:t xml:space="preserve">Local Area: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vMerge w:val="continue"/>
            <w:tcBorders>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cs="Arial"/>
              </w:rPr>
            </w:pPr>
            <w:r>
              <w:rPr>
                <w:rFonts w:cs="Arial"/>
              </w:rPr>
              <w:t>EIS</w:t>
            </w:r>
            <w:r>
              <w:rPr>
                <w:rFonts w:cs="Arial"/>
                <w:vertAlign w:val="subscript"/>
              </w:rPr>
              <w:t>minSENS</w:t>
            </w:r>
            <w:r>
              <w:t xml:space="preserve"> + 6 dB</w:t>
            </w:r>
          </w:p>
        </w:tc>
        <w:tc>
          <w:tcPr>
            <w:tcW w:w="3104"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eastAsia="宋体"/>
                <w:lang w:eastAsia="zh-CN"/>
              </w:rPr>
              <w:t xml:space="preserve">Wide Area: -49 </w:t>
            </w:r>
            <w:r>
              <w:rPr>
                <w:rFonts w:cs="Arial"/>
                <w:szCs w:val="18"/>
              </w:rPr>
              <w:t xml:space="preserve"> – </w:t>
            </w:r>
            <w:r>
              <w:rPr>
                <w:rFonts w:cs="Arial"/>
              </w:rPr>
              <w:t>Δ</w:t>
            </w:r>
            <w:r>
              <w:rPr>
                <w:rFonts w:cs="Arial"/>
                <w:vertAlign w:val="subscript"/>
              </w:rPr>
              <w:t>minSENS</w:t>
            </w:r>
          </w:p>
          <w:p>
            <w:pPr>
              <w:pStyle w:val="55"/>
              <w:tabs>
                <w:tab w:val="left" w:pos="540"/>
                <w:tab w:val="left" w:pos="1260"/>
                <w:tab w:val="left" w:pos="1800"/>
              </w:tabs>
              <w:rPr>
                <w:rFonts w:eastAsia="宋体"/>
                <w:lang w:eastAsia="zh-CN"/>
              </w:rPr>
            </w:pPr>
            <w:r>
              <w:rPr>
                <w:rFonts w:eastAsia="宋体"/>
                <w:lang w:eastAsia="zh-CN"/>
              </w:rPr>
              <w:t xml:space="preserve">Medium Range: -44 </w:t>
            </w:r>
            <w:r>
              <w:rPr>
                <w:rFonts w:cs="Arial"/>
                <w:szCs w:val="18"/>
              </w:rPr>
              <w:t xml:space="preserve"> – </w:t>
            </w:r>
            <w:r>
              <w:rPr>
                <w:rFonts w:cs="Arial"/>
              </w:rPr>
              <w:t>Δ</w:t>
            </w:r>
            <w:r>
              <w:rPr>
                <w:rFonts w:cs="Arial"/>
                <w:vertAlign w:val="subscript"/>
              </w:rPr>
              <w:t>minSENS</w:t>
            </w:r>
          </w:p>
          <w:p>
            <w:pPr>
              <w:pStyle w:val="55"/>
              <w:tabs>
                <w:tab w:val="left" w:pos="540"/>
                <w:tab w:val="left" w:pos="1260"/>
                <w:tab w:val="left" w:pos="1800"/>
              </w:tabs>
              <w:rPr>
                <w:rFonts w:eastAsia="宋体"/>
                <w:lang w:eastAsia="zh-CN"/>
              </w:rPr>
            </w:pPr>
            <w:r>
              <w:rPr>
                <w:rFonts w:eastAsia="宋体"/>
                <w:lang w:eastAsia="zh-CN"/>
              </w:rPr>
              <w:t xml:space="preserve">Local Area: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vMerge w:val="restart"/>
            <w:tcBorders>
              <w:top w:val="single" w:color="auto" w:sz="4" w:space="0"/>
              <w:left w:val="single" w:color="auto" w:sz="4" w:space="0"/>
              <w:right w:val="single" w:color="auto" w:sz="4" w:space="0"/>
            </w:tcBorders>
          </w:tcPr>
          <w:p>
            <w:pPr>
              <w:pStyle w:val="55"/>
              <w:tabs>
                <w:tab w:val="left" w:pos="540"/>
                <w:tab w:val="left" w:pos="1260"/>
                <w:tab w:val="left" w:pos="1800"/>
              </w:tabs>
              <w:rPr>
                <w:rFonts w:eastAsia="宋体"/>
                <w:lang w:eastAsia="zh-CN"/>
              </w:rPr>
            </w:pPr>
            <w:r>
              <w:rPr>
                <w:rFonts w:hint="eastAsia" w:eastAsia="宋体"/>
                <w:lang w:eastAsia="zh-CN"/>
              </w:rPr>
              <w:t xml:space="preserve">25, </w:t>
            </w:r>
            <w:r>
              <w:rPr>
                <w:rFonts w:eastAsia="宋体"/>
                <w:lang w:eastAsia="zh-CN"/>
              </w:rPr>
              <w:t xml:space="preserve">30, </w:t>
            </w:r>
            <w:r>
              <w:rPr>
                <w:rFonts w:hint="eastAsia" w:eastAsia="宋体"/>
                <w:lang w:eastAsia="zh-CN"/>
              </w:rPr>
              <w:t xml:space="preserve">40, 50, 60, </w:t>
            </w:r>
            <w:r>
              <w:rPr>
                <w:rFonts w:eastAsia="宋体"/>
                <w:lang w:eastAsia="zh-CN"/>
              </w:rPr>
              <w:t xml:space="preserve">70, </w:t>
            </w:r>
            <w:r>
              <w:rPr>
                <w:rFonts w:hint="eastAsia" w:eastAsia="宋体"/>
                <w:lang w:eastAsia="zh-CN"/>
              </w:rPr>
              <w:t>80,</w:t>
            </w:r>
            <w:r>
              <w:rPr>
                <w:rFonts w:eastAsia="宋体"/>
                <w:lang w:eastAsia="zh-CN"/>
              </w:rPr>
              <w:t xml:space="preserve"> 90, </w:t>
            </w:r>
            <w:r>
              <w:rPr>
                <w:rFonts w:hint="eastAsia" w:eastAsia="宋体"/>
                <w:lang w:eastAsia="zh-CN"/>
              </w:rPr>
              <w:t>100</w:t>
            </w:r>
          </w:p>
        </w:tc>
        <w:tc>
          <w:tcPr>
            <w:tcW w:w="156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lang w:eastAsia="ja-JP"/>
              </w:rPr>
            </w:pPr>
            <w:r>
              <w:rPr>
                <w:rFonts w:cs="Arial"/>
              </w:rPr>
              <w:t>EIS</w:t>
            </w:r>
            <w:r>
              <w:rPr>
                <w:rFonts w:cs="Arial"/>
                <w:vertAlign w:val="subscript"/>
              </w:rPr>
              <w:t>REFSENS</w:t>
            </w:r>
            <w:r>
              <w:t xml:space="preserve"> + 6 dB</w:t>
            </w:r>
          </w:p>
        </w:tc>
        <w:tc>
          <w:tcPr>
            <w:tcW w:w="3104"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eastAsia="宋体"/>
                <w:lang w:eastAsia="zh-CN"/>
              </w:rPr>
              <w:t xml:space="preserve">Wide Area: -49 </w:t>
            </w:r>
            <w:r>
              <w:rPr>
                <w:rFonts w:cs="Arial"/>
                <w:szCs w:val="18"/>
              </w:rPr>
              <w:t xml:space="preserve">- </w:t>
            </w:r>
            <w:r>
              <w:rPr>
                <w:rFonts w:cs="Arial"/>
              </w:rPr>
              <w:t>Δ</w:t>
            </w:r>
            <w:r>
              <w:rPr>
                <w:rFonts w:cs="Arial"/>
                <w:vertAlign w:val="subscript"/>
              </w:rPr>
              <w:t>OTAREFSENS</w:t>
            </w:r>
          </w:p>
          <w:p>
            <w:pPr>
              <w:pStyle w:val="55"/>
              <w:tabs>
                <w:tab w:val="left" w:pos="540"/>
                <w:tab w:val="left" w:pos="1260"/>
                <w:tab w:val="left" w:pos="1800"/>
              </w:tabs>
              <w:rPr>
                <w:rFonts w:eastAsia="宋体"/>
                <w:lang w:eastAsia="zh-CN"/>
              </w:rPr>
            </w:pPr>
            <w:r>
              <w:rPr>
                <w:rFonts w:eastAsia="宋体"/>
                <w:lang w:eastAsia="zh-CN"/>
              </w:rPr>
              <w:t xml:space="preserve">Medium Range: -44 </w:t>
            </w:r>
            <w:r>
              <w:rPr>
                <w:rFonts w:cs="Arial"/>
                <w:szCs w:val="18"/>
              </w:rPr>
              <w:t xml:space="preserve">- </w:t>
            </w:r>
            <w:r>
              <w:rPr>
                <w:rFonts w:cs="Arial"/>
              </w:rPr>
              <w:t>Δ</w:t>
            </w:r>
            <w:r>
              <w:rPr>
                <w:rFonts w:cs="Arial"/>
                <w:vertAlign w:val="subscript"/>
              </w:rPr>
              <w:t>OTAREFSENS</w:t>
            </w:r>
          </w:p>
          <w:p>
            <w:pPr>
              <w:pStyle w:val="55"/>
              <w:tabs>
                <w:tab w:val="left" w:pos="540"/>
                <w:tab w:val="left" w:pos="1260"/>
                <w:tab w:val="left" w:pos="1800"/>
              </w:tabs>
              <w:rPr>
                <w:rFonts w:eastAsia="宋体"/>
                <w:lang w:eastAsia="zh-CN"/>
              </w:rPr>
            </w:pPr>
            <w:r>
              <w:rPr>
                <w:rFonts w:eastAsia="宋体"/>
                <w:lang w:eastAsia="zh-CN"/>
              </w:rPr>
              <w:t xml:space="preserve">Local Area: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vMerge w:val="continue"/>
            <w:tcBorders>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cs="Arial"/>
              </w:rPr>
            </w:pPr>
            <w:r>
              <w:rPr>
                <w:rFonts w:cs="Arial"/>
              </w:rPr>
              <w:t>EIS</w:t>
            </w:r>
            <w:r>
              <w:rPr>
                <w:rFonts w:cs="Arial"/>
                <w:vertAlign w:val="subscript"/>
              </w:rPr>
              <w:t>minSENS</w:t>
            </w:r>
            <w:r>
              <w:t xml:space="preserve"> + 6 dB</w:t>
            </w:r>
          </w:p>
        </w:tc>
        <w:tc>
          <w:tcPr>
            <w:tcW w:w="3104"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eastAsia="宋体"/>
                <w:lang w:eastAsia="zh-CN"/>
              </w:rPr>
              <w:t xml:space="preserve">Wide Area: -49 </w:t>
            </w:r>
            <w:r>
              <w:rPr>
                <w:rFonts w:cs="Arial"/>
                <w:szCs w:val="18"/>
              </w:rPr>
              <w:t xml:space="preserve"> – </w:t>
            </w:r>
            <w:r>
              <w:rPr>
                <w:rFonts w:cs="Arial"/>
              </w:rPr>
              <w:t>Δ</w:t>
            </w:r>
            <w:r>
              <w:rPr>
                <w:rFonts w:cs="Arial"/>
                <w:vertAlign w:val="subscript"/>
              </w:rPr>
              <w:t>minSENS</w:t>
            </w:r>
          </w:p>
          <w:p>
            <w:pPr>
              <w:pStyle w:val="55"/>
              <w:tabs>
                <w:tab w:val="left" w:pos="540"/>
                <w:tab w:val="left" w:pos="1260"/>
                <w:tab w:val="left" w:pos="1800"/>
              </w:tabs>
              <w:rPr>
                <w:rFonts w:eastAsia="宋体"/>
                <w:lang w:eastAsia="zh-CN"/>
              </w:rPr>
            </w:pPr>
            <w:r>
              <w:rPr>
                <w:rFonts w:eastAsia="宋体"/>
                <w:lang w:eastAsia="zh-CN"/>
              </w:rPr>
              <w:t xml:space="preserve">Medium Range: -44 </w:t>
            </w:r>
            <w:r>
              <w:rPr>
                <w:rFonts w:cs="Arial"/>
                <w:szCs w:val="18"/>
              </w:rPr>
              <w:t xml:space="preserve"> – </w:t>
            </w:r>
            <w:r>
              <w:rPr>
                <w:rFonts w:cs="Arial"/>
              </w:rPr>
              <w:t>Δ</w:t>
            </w:r>
            <w:r>
              <w:rPr>
                <w:rFonts w:cs="Arial"/>
                <w:vertAlign w:val="subscript"/>
              </w:rPr>
              <w:t>minSENS</w:t>
            </w:r>
          </w:p>
          <w:p>
            <w:pPr>
              <w:pStyle w:val="55"/>
              <w:tabs>
                <w:tab w:val="left" w:pos="540"/>
                <w:tab w:val="left" w:pos="1260"/>
                <w:tab w:val="left" w:pos="1800"/>
              </w:tabs>
              <w:rPr>
                <w:rFonts w:eastAsia="宋体"/>
                <w:lang w:eastAsia="zh-CN"/>
              </w:rPr>
            </w:pPr>
            <w:r>
              <w:rPr>
                <w:rFonts w:eastAsia="宋体"/>
                <w:lang w:eastAsia="zh-CN"/>
              </w:rPr>
              <w:t xml:space="preserve">Local Area: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6560" w:type="dxa"/>
            <w:gridSpan w:val="3"/>
            <w:tcBorders>
              <w:top w:val="single" w:color="auto" w:sz="4" w:space="0"/>
              <w:left w:val="single" w:color="auto" w:sz="4" w:space="0"/>
              <w:bottom w:val="single" w:color="auto" w:sz="4" w:space="0"/>
              <w:right w:val="single" w:color="auto" w:sz="4" w:space="0"/>
            </w:tcBorders>
          </w:tcPr>
          <w:p>
            <w:pPr>
              <w:pStyle w:val="69"/>
              <w:rPr>
                <w:rFonts w:eastAsia="宋体"/>
              </w:rPr>
            </w:pPr>
            <w:r>
              <w:rPr>
                <w:rFonts w:eastAsia="宋体"/>
              </w:rPr>
              <w:t xml:space="preserve">NOTE: </w:t>
            </w:r>
            <w:r>
              <w:rPr>
                <w:rFonts w:eastAsia="宋体"/>
              </w:rPr>
              <w:tab/>
            </w:r>
            <w:r>
              <w:rPr>
                <w:rFonts w:eastAsia="宋体"/>
              </w:rPr>
              <w:t>The SCS for the lowest/highest carrier received is the lowest SCS supported by the BS for that bandwidth</w:t>
            </w:r>
          </w:p>
        </w:tc>
      </w:tr>
    </w:tbl>
    <w:p/>
    <w:p>
      <w:pPr>
        <w:pStyle w:val="58"/>
        <w:rPr>
          <w:rFonts w:eastAsia="宋体"/>
          <w:lang w:eastAsia="zh-CN"/>
        </w:rPr>
      </w:pPr>
      <w:r>
        <w:t xml:space="preserve">Table </w:t>
      </w:r>
      <w:r>
        <w:rPr>
          <w:rFonts w:eastAsia="宋体"/>
          <w:lang w:eastAsia="zh-CN"/>
        </w:rPr>
        <w:t>10.5.2.2</w:t>
      </w:r>
      <w:r>
        <w:t>-</w:t>
      </w:r>
      <w:r>
        <w:rPr>
          <w:rFonts w:eastAsia="宋体"/>
          <w:lang w:eastAsia="zh-CN"/>
        </w:rPr>
        <w:t>3</w:t>
      </w:r>
      <w:r>
        <w:t xml:space="preserve">: OTA narrowband blocking interferer frequency offsets for </w:t>
      </w:r>
      <w:r>
        <w:rPr>
          <w:i/>
        </w:rPr>
        <w:t>BS type 1-O</w:t>
      </w:r>
    </w:p>
    <w:tbl>
      <w:tblPr>
        <w:tblStyle w:val="50"/>
        <w:tblW w:w="7181"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4"/>
              <w:rPr>
                <w:rFonts w:eastAsia="宋体"/>
                <w:lang w:eastAsia="zh-CN"/>
              </w:rPr>
            </w:pPr>
            <w:r>
              <w:rPr>
                <w:rFonts w:hint="eastAsia"/>
                <w:i/>
              </w:rPr>
              <w:t>BS channel bandwidth</w:t>
            </w:r>
            <w:r>
              <w:t xml:space="preserve"> of the lowest</w:t>
            </w:r>
            <w:r>
              <w:rPr>
                <w:rFonts w:hint="eastAsia"/>
              </w:rPr>
              <w:t>/</w:t>
            </w:r>
            <w:r>
              <w:t>highest carrier received (MHz)</w:t>
            </w:r>
          </w:p>
        </w:tc>
        <w:tc>
          <w:tcPr>
            <w:tcW w:w="2646" w:type="dxa"/>
            <w:shd w:val="clear" w:color="auto" w:fill="auto"/>
          </w:tcPr>
          <w:p>
            <w:pPr>
              <w:pStyle w:val="54"/>
              <w:rPr>
                <w:rFonts w:eastAsia="宋体"/>
                <w:lang w:eastAsia="zh-CN"/>
              </w:rPr>
            </w:pPr>
            <w:r>
              <w:rPr>
                <w:rFonts w:cs="Arial"/>
              </w:rPr>
              <w:t>Interfering RB centre frequency offset to  the lower/upper Base Station RF Bandwidth edge or sub-block edge inside a sub-block gap</w:t>
            </w:r>
            <w:r>
              <w:t xml:space="preserve"> (kHz)</w:t>
            </w:r>
          </w:p>
        </w:tc>
        <w:tc>
          <w:tcPr>
            <w:tcW w:w="2693" w:type="dxa"/>
            <w:shd w:val="clear" w:color="auto" w:fill="auto"/>
          </w:tcPr>
          <w:p>
            <w:pPr>
              <w:pStyle w:val="54"/>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5</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[342.5] </w:t>
            </w:r>
            <w:r>
              <w:rPr>
                <w:rFonts w:cs="Arial"/>
              </w:rPr>
              <w:t>+ m*180),</w:t>
            </w:r>
          </w:p>
          <w:p>
            <w:pPr>
              <w:pStyle w:val="55"/>
              <w:rPr>
                <w:rFonts w:eastAsia="宋体"/>
                <w:lang w:eastAsia="zh-CN"/>
              </w:rPr>
            </w:pPr>
            <w:r>
              <w:rPr>
                <w:rFonts w:cs="Arial"/>
              </w:rPr>
              <w:t>m=0, 1, 2, 3, 4, 9, 14, 19, 24</w:t>
            </w:r>
          </w:p>
        </w:tc>
        <w:tc>
          <w:tcPr>
            <w:tcW w:w="2693" w:type="dxa"/>
            <w:vMerge w:val="restart"/>
            <w:shd w:val="clear" w:color="auto" w:fill="auto"/>
          </w:tcPr>
          <w:p>
            <w:pPr>
              <w:pStyle w:val="55"/>
              <w:tabs>
                <w:tab w:val="left" w:pos="540"/>
                <w:tab w:val="left" w:pos="1260"/>
                <w:tab w:val="left" w:pos="1800"/>
              </w:tabs>
            </w:pPr>
            <w:r>
              <w:t xml:space="preserve">5 MHz </w:t>
            </w:r>
            <w:r>
              <w:rPr>
                <w:lang w:val="en-US"/>
              </w:rPr>
              <w:t xml:space="preserve">DFT-s-OFDM </w:t>
            </w:r>
            <w:r>
              <w:rPr>
                <w:rFonts w:hint="eastAsia" w:eastAsia="宋体"/>
                <w:lang w:eastAsia="zh-CN"/>
              </w:rPr>
              <w:t>NR</w:t>
            </w:r>
            <w:r>
              <w:t xml:space="preserve"> signal, 1 RB</w:t>
            </w:r>
          </w:p>
          <w:p>
            <w:pPr>
              <w:pStyle w:val="55"/>
              <w:rPr>
                <w:rFonts w:eastAsia="宋体"/>
                <w:lang w:val="sv-SE" w:eastAsia="zh-CN"/>
              </w:rPr>
            </w:pPr>
            <w:r>
              <w:t>SCS: 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10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[347.5] </w:t>
            </w:r>
            <w:r>
              <w:rPr>
                <w:rFonts w:cs="Arial"/>
              </w:rPr>
              <w:t>+ m*180),</w:t>
            </w:r>
          </w:p>
          <w:p>
            <w:pPr>
              <w:pStyle w:val="55"/>
              <w:rPr>
                <w:rFonts w:eastAsia="宋体"/>
                <w:lang w:eastAsia="zh-CN"/>
              </w:rPr>
            </w:pPr>
            <w:r>
              <w:rPr>
                <w:rFonts w:cs="Arial"/>
              </w:rPr>
              <w:t>m=0, 1, 2, 3, 4, 9, 14, 19, 24</w:t>
            </w:r>
          </w:p>
        </w:tc>
        <w:tc>
          <w:tcPr>
            <w:tcW w:w="2693" w:type="dxa"/>
            <w:vMerge w:val="continue"/>
            <w:shd w:val="clear" w:color="auto" w:fill="auto"/>
          </w:tcPr>
          <w:p>
            <w:pPr>
              <w:pStyle w:val="55"/>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15</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[352.5] </w:t>
            </w:r>
            <w:r>
              <w:rPr>
                <w:rFonts w:cs="Arial"/>
              </w:rPr>
              <w:t>+ m*180),</w:t>
            </w:r>
          </w:p>
          <w:p>
            <w:pPr>
              <w:pStyle w:val="55"/>
              <w:rPr>
                <w:rFonts w:eastAsia="宋体"/>
                <w:lang w:eastAsia="zh-CN"/>
              </w:rPr>
            </w:pPr>
            <w:r>
              <w:rPr>
                <w:rFonts w:cs="Arial"/>
              </w:rPr>
              <w:t>m=0, 1, 2, 3, 4, 9, 14, 19, 24</w:t>
            </w:r>
          </w:p>
        </w:tc>
        <w:tc>
          <w:tcPr>
            <w:tcW w:w="2693" w:type="dxa"/>
            <w:vMerge w:val="continue"/>
            <w:shd w:val="clear" w:color="auto" w:fill="auto"/>
          </w:tcPr>
          <w:p>
            <w:pPr>
              <w:pStyle w:val="55"/>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20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[342.5] </w:t>
            </w:r>
            <w:r>
              <w:rPr>
                <w:rFonts w:cs="Arial"/>
              </w:rPr>
              <w:t>+ m*180),</w:t>
            </w:r>
          </w:p>
          <w:p>
            <w:pPr>
              <w:pStyle w:val="55"/>
              <w:rPr>
                <w:rFonts w:eastAsia="宋体"/>
                <w:lang w:eastAsia="zh-CN"/>
              </w:rPr>
            </w:pPr>
            <w:r>
              <w:rPr>
                <w:rFonts w:cs="Arial"/>
              </w:rPr>
              <w:t>m=0, 1, 2, 3, 4, 9, 14, 19, 24</w:t>
            </w:r>
          </w:p>
        </w:tc>
        <w:tc>
          <w:tcPr>
            <w:tcW w:w="2693" w:type="dxa"/>
            <w:vMerge w:val="continue"/>
            <w:shd w:val="clear" w:color="auto" w:fill="auto"/>
          </w:tcPr>
          <w:p>
            <w:pPr>
              <w:pStyle w:val="55"/>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25</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[557.5] </w:t>
            </w:r>
            <w:r>
              <w:rPr>
                <w:rFonts w:cs="Arial"/>
              </w:rPr>
              <w:t>+ m*180),</w:t>
            </w:r>
          </w:p>
          <w:p>
            <w:pPr>
              <w:pStyle w:val="55"/>
              <w:rPr>
                <w:rFonts w:eastAsia="宋体"/>
                <w:lang w:eastAsia="zh-CN"/>
              </w:rPr>
            </w:pPr>
            <w:r>
              <w:rPr>
                <w:rFonts w:cs="Arial"/>
              </w:rPr>
              <w:t>m=0, 1, 2, 3, 4, 29, 54, 79, 100</w:t>
            </w:r>
          </w:p>
        </w:tc>
        <w:tc>
          <w:tcPr>
            <w:tcW w:w="2693" w:type="dxa"/>
            <w:vMerge w:val="restart"/>
            <w:shd w:val="clear" w:color="auto" w:fill="auto"/>
          </w:tcPr>
          <w:p>
            <w:pPr>
              <w:pStyle w:val="55"/>
              <w:tabs>
                <w:tab w:val="left" w:pos="540"/>
                <w:tab w:val="left" w:pos="1260"/>
                <w:tab w:val="left" w:pos="1800"/>
              </w:tabs>
            </w:pPr>
            <w:r>
              <w:t xml:space="preserve">20 MHz </w:t>
            </w:r>
            <w:r>
              <w:rPr>
                <w:lang w:val="en-US"/>
              </w:rPr>
              <w:t xml:space="preserve">DFT-s-OFDM </w:t>
            </w:r>
            <w:r>
              <w:rPr>
                <w:rFonts w:hint="eastAsia" w:eastAsia="宋体"/>
                <w:lang w:eastAsia="zh-CN"/>
              </w:rPr>
              <w:t>NR</w:t>
            </w:r>
            <w:r>
              <w:t xml:space="preserve"> signal, 1 RB</w:t>
            </w:r>
          </w:p>
          <w:p>
            <w:pPr>
              <w:pStyle w:val="55"/>
              <w:rPr>
                <w:rFonts w:eastAsia="宋体"/>
                <w:lang w:val="sv-SE" w:eastAsia="zh-CN"/>
              </w:rPr>
            </w:pPr>
            <w:r>
              <w:t>SCS: 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30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[562.5] </w:t>
            </w:r>
            <w:r>
              <w:rPr>
                <w:rFonts w:cs="Arial"/>
              </w:rPr>
              <w:t>+ m*180),</w:t>
            </w:r>
          </w:p>
          <w:p>
            <w:pPr>
              <w:pStyle w:val="55"/>
              <w:rPr>
                <w:rFonts w:eastAsia="宋体"/>
                <w:lang w:eastAsia="zh-CN"/>
              </w:rPr>
            </w:pPr>
            <w:r>
              <w:rPr>
                <w:rFonts w:cs="Arial"/>
              </w:rPr>
              <w:t>m=0, 1, 2, 3, 4, 29, 54, 79, 100</w:t>
            </w:r>
          </w:p>
        </w:tc>
        <w:tc>
          <w:tcPr>
            <w:tcW w:w="2693" w:type="dxa"/>
            <w:vMerge w:val="continue"/>
            <w:shd w:val="clear" w:color="auto" w:fill="auto"/>
          </w:tcPr>
          <w:p>
            <w:pPr>
              <w:pStyle w:val="5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40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[557.5] </w:t>
            </w:r>
            <w:r>
              <w:rPr>
                <w:rFonts w:cs="Arial"/>
              </w:rPr>
              <w:t>+ m*180),</w:t>
            </w:r>
          </w:p>
          <w:p>
            <w:pPr>
              <w:pStyle w:val="55"/>
              <w:rPr>
                <w:rFonts w:eastAsia="宋体"/>
                <w:lang w:eastAsia="zh-CN"/>
              </w:rPr>
            </w:pPr>
            <w:r>
              <w:rPr>
                <w:rFonts w:cs="Arial"/>
              </w:rPr>
              <w:t>m=0, 1, 2, 3, 4, 29, 54, 79, 100</w:t>
            </w:r>
          </w:p>
        </w:tc>
        <w:tc>
          <w:tcPr>
            <w:tcW w:w="2693" w:type="dxa"/>
            <w:vMerge w:val="continue"/>
            <w:shd w:val="clear" w:color="auto" w:fill="auto"/>
          </w:tcPr>
          <w:p>
            <w:pPr>
              <w:pStyle w:val="5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50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[552.5] </w:t>
            </w:r>
            <w:r>
              <w:rPr>
                <w:rFonts w:cs="Arial"/>
              </w:rPr>
              <w:t>+ m*180),</w:t>
            </w:r>
          </w:p>
          <w:p>
            <w:pPr>
              <w:pStyle w:val="55"/>
              <w:rPr>
                <w:rFonts w:eastAsia="宋体"/>
                <w:lang w:eastAsia="zh-CN"/>
              </w:rPr>
            </w:pPr>
            <w:r>
              <w:rPr>
                <w:rFonts w:cs="Arial"/>
              </w:rPr>
              <w:t>m=0, 1, 2, 3, 4, 29, 54, 79, 100</w:t>
            </w:r>
          </w:p>
        </w:tc>
        <w:tc>
          <w:tcPr>
            <w:tcW w:w="2693" w:type="dxa"/>
            <w:vMerge w:val="continue"/>
            <w:shd w:val="clear" w:color="auto" w:fill="auto"/>
          </w:tcPr>
          <w:p>
            <w:pPr>
              <w:pStyle w:val="5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60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[562.5] </w:t>
            </w:r>
            <w:r>
              <w:rPr>
                <w:rFonts w:cs="Arial"/>
              </w:rPr>
              <w:t>+ m*180),</w:t>
            </w:r>
          </w:p>
          <w:p>
            <w:pPr>
              <w:pStyle w:val="55"/>
              <w:rPr>
                <w:rFonts w:eastAsia="宋体"/>
                <w:lang w:eastAsia="zh-CN"/>
              </w:rPr>
            </w:pPr>
            <w:r>
              <w:rPr>
                <w:rFonts w:cs="Arial"/>
              </w:rPr>
              <w:t>m=0, 1, 2, 3, 4, 29, 54, 79, 100</w:t>
            </w:r>
          </w:p>
        </w:tc>
        <w:tc>
          <w:tcPr>
            <w:tcW w:w="2693" w:type="dxa"/>
            <w:vMerge w:val="continue"/>
            <w:shd w:val="clear" w:color="auto" w:fill="auto"/>
          </w:tcPr>
          <w:p>
            <w:pPr>
              <w:pStyle w:val="5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70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[557.5] </w:t>
            </w:r>
            <w:r>
              <w:rPr>
                <w:rFonts w:cs="Arial"/>
              </w:rPr>
              <w:t>+ m*180),</w:t>
            </w:r>
          </w:p>
          <w:p>
            <w:pPr>
              <w:pStyle w:val="55"/>
              <w:rPr>
                <w:rFonts w:eastAsia="宋体"/>
                <w:lang w:eastAsia="zh-CN"/>
              </w:rPr>
            </w:pPr>
            <w:r>
              <w:rPr>
                <w:rFonts w:cs="Arial"/>
              </w:rPr>
              <w:t>m=0, 1, 2, 3, 4, 29, 54, 79, 100</w:t>
            </w:r>
          </w:p>
        </w:tc>
        <w:tc>
          <w:tcPr>
            <w:tcW w:w="2693" w:type="dxa"/>
            <w:vMerge w:val="continue"/>
            <w:shd w:val="clear" w:color="auto" w:fill="auto"/>
          </w:tcPr>
          <w:p>
            <w:pPr>
              <w:pStyle w:val="5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80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[552.5] </w:t>
            </w:r>
            <w:r>
              <w:rPr>
                <w:rFonts w:cs="Arial"/>
              </w:rPr>
              <w:t>+ m*180),</w:t>
            </w:r>
          </w:p>
          <w:p>
            <w:pPr>
              <w:pStyle w:val="55"/>
              <w:rPr>
                <w:rFonts w:eastAsia="宋体"/>
                <w:lang w:eastAsia="zh-CN"/>
              </w:rPr>
            </w:pPr>
            <w:r>
              <w:rPr>
                <w:rFonts w:cs="Arial"/>
              </w:rPr>
              <w:t>m=0, 1, 2, 3, 4, 29, 54, 79, 100</w:t>
            </w:r>
          </w:p>
        </w:tc>
        <w:tc>
          <w:tcPr>
            <w:tcW w:w="2693" w:type="dxa"/>
            <w:vMerge w:val="continue"/>
            <w:shd w:val="clear" w:color="auto" w:fill="auto"/>
          </w:tcPr>
          <w:p>
            <w:pPr>
              <w:pStyle w:val="5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90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[562.5] </w:t>
            </w:r>
            <w:r>
              <w:rPr>
                <w:rFonts w:cs="Arial"/>
              </w:rPr>
              <w:t>+ m*180),</w:t>
            </w:r>
          </w:p>
          <w:p>
            <w:pPr>
              <w:pStyle w:val="55"/>
              <w:rPr>
                <w:rFonts w:eastAsia="宋体"/>
                <w:lang w:eastAsia="zh-CN"/>
              </w:rPr>
            </w:pPr>
            <w:r>
              <w:rPr>
                <w:rFonts w:cs="Arial"/>
              </w:rPr>
              <w:t>m=0, 1, 2, 3, 4, 29, 54, 79, 100</w:t>
            </w:r>
          </w:p>
        </w:tc>
        <w:tc>
          <w:tcPr>
            <w:tcW w:w="2693" w:type="dxa"/>
            <w:vMerge w:val="continue"/>
            <w:shd w:val="clear" w:color="auto" w:fill="auto"/>
          </w:tcPr>
          <w:p>
            <w:pPr>
              <w:pStyle w:val="5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shd w:val="clear" w:color="auto" w:fill="auto"/>
          </w:tcPr>
          <w:p>
            <w:pPr>
              <w:pStyle w:val="55"/>
              <w:rPr>
                <w:rFonts w:eastAsia="宋体"/>
                <w:lang w:eastAsia="zh-CN"/>
              </w:rPr>
            </w:pPr>
            <w:r>
              <w:rPr>
                <w:rFonts w:eastAsia="宋体"/>
                <w:lang w:eastAsia="zh-CN"/>
              </w:rPr>
              <w:t>100</w:t>
            </w:r>
          </w:p>
        </w:tc>
        <w:tc>
          <w:tcPr>
            <w:tcW w:w="2646" w:type="dxa"/>
            <w:shd w:val="clear" w:color="auto" w:fill="auto"/>
          </w:tcPr>
          <w:p>
            <w:pPr>
              <w:pStyle w:val="55"/>
              <w:keepNext w:val="0"/>
              <w:keepLines w:val="0"/>
              <w:rPr>
                <w:rFonts w:cs="Arial"/>
              </w:rPr>
            </w:pPr>
            <w:r>
              <w:rPr>
                <w:rFonts w:cs="Arial"/>
              </w:rPr>
              <w:t>±</w:t>
            </w:r>
            <w:r>
              <w:rPr>
                <w:rFonts w:hint="eastAsia" w:cs="Arial"/>
                <w:lang w:val="en-US" w:eastAsia="zh-CN"/>
              </w:rPr>
              <w:t>(</w:t>
            </w:r>
            <w:r>
              <w:rPr>
                <w:rFonts w:eastAsia="宋体"/>
                <w:lang w:eastAsia="zh-CN"/>
              </w:rPr>
              <w:t xml:space="preserve">[557.5] </w:t>
            </w:r>
            <w:r>
              <w:rPr>
                <w:rFonts w:cs="Arial"/>
              </w:rPr>
              <w:t>+ m*180),</w:t>
            </w:r>
          </w:p>
          <w:p>
            <w:pPr>
              <w:pStyle w:val="55"/>
              <w:rPr>
                <w:rFonts w:eastAsia="宋体"/>
                <w:lang w:eastAsia="zh-CN"/>
              </w:rPr>
            </w:pPr>
            <w:r>
              <w:rPr>
                <w:rFonts w:cs="Arial"/>
              </w:rPr>
              <w:t>m=0, 1, 2, 3, 4, 29, 54, 79, 100</w:t>
            </w:r>
          </w:p>
        </w:tc>
        <w:tc>
          <w:tcPr>
            <w:tcW w:w="2693" w:type="dxa"/>
            <w:vMerge w:val="continue"/>
            <w:shd w:val="clear" w:color="auto" w:fill="auto"/>
          </w:tcPr>
          <w:p>
            <w:pPr>
              <w:pStyle w:val="5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81" w:type="dxa"/>
            <w:gridSpan w:val="3"/>
            <w:shd w:val="clear" w:color="auto" w:fill="auto"/>
          </w:tcPr>
          <w:p>
            <w:pPr>
              <w:pStyle w:val="69"/>
              <w:rPr>
                <w:rFonts w:eastAsia="宋体"/>
                <w:lang w:eastAsia="zh-CN"/>
              </w:rPr>
            </w:pPr>
            <w:r>
              <w:t>NOTE:</w:t>
            </w:r>
            <w:r>
              <w:tab/>
            </w:r>
            <w:r>
              <w:t xml:space="preserve">Interfering signal consisting of one resource block </w:t>
            </w:r>
            <w:r>
              <w:rPr>
                <w:rFonts w:eastAsia="宋体"/>
              </w:rPr>
              <w:t>is positioned at the stated offset, the</w:t>
            </w:r>
            <w:r>
              <w:rPr>
                <w:rFonts w:hint="eastAsia" w:eastAsia="宋体"/>
                <w:lang w:val="en-US" w:eastAsia="zh-CN"/>
              </w:rPr>
              <w:t xml:space="preserve"> </w:t>
            </w:r>
            <w:r>
              <w:rPr>
                <w:rFonts w:eastAsia="宋体"/>
              </w:rPr>
              <w:t>channel bandwidth</w:t>
            </w:r>
            <w:r>
              <w:rPr>
                <w:rFonts w:eastAsia="宋体"/>
                <w:i/>
                <w:iCs/>
              </w:rPr>
              <w:t xml:space="preserve"> </w:t>
            </w:r>
            <w:r>
              <w:rPr>
                <w:rFonts w:eastAsia="宋体"/>
              </w:rPr>
              <w:t>of the interfering signal is located</w:t>
            </w:r>
            <w:r>
              <w:t xml:space="preserve"> adjacently to the</w:t>
            </w:r>
            <w:r>
              <w:rPr>
                <w:rFonts w:eastAsia="宋体"/>
              </w:rPr>
              <w:t xml:space="preserve"> lower/upper Base Station RF Bandwidth edge</w:t>
            </w:r>
            <w:r>
              <w:rPr>
                <w:rFonts w:cs="Arial"/>
              </w:rPr>
              <w:t xml:space="preserve"> or sub-block edge inside a sub-block gap</w:t>
            </w:r>
            <w:r>
              <w:rPr>
                <w:rFonts w:eastAsia="宋体"/>
              </w:rPr>
              <w:t>.</w:t>
            </w:r>
          </w:p>
        </w:tc>
      </w:tr>
    </w:tbl>
    <w:p/>
    <w:p>
      <w:pPr>
        <w:pStyle w:val="5"/>
      </w:pPr>
      <w:bookmarkStart w:id="8" w:name="_Toc518862184"/>
      <w:r>
        <w:t>10.5.2.3</w:t>
      </w:r>
      <w:r>
        <w:tab/>
      </w:r>
      <w:del w:id="27" w:author="xuefei1" w:date="2018-10-08T09:14:14Z">
        <w:r>
          <w:rPr>
            <w:lang w:val="en-US"/>
          </w:rPr>
          <w:delText>OTA in-band blocking</w:delText>
        </w:r>
      </w:del>
      <w:ins w:id="28" w:author="xuefei1" w:date="2018-10-08T09:14:14Z">
        <w:r>
          <w:rPr>
            <w:rFonts w:hint="eastAsia" w:eastAsia="宋体"/>
            <w:lang w:val="en-US" w:eastAsia="zh-CN"/>
          </w:rPr>
          <w:t>M</w:t>
        </w:r>
      </w:ins>
      <w:ins w:id="29" w:author="xuefei1" w:date="2018-10-08T09:14:15Z">
        <w:r>
          <w:rPr>
            <w:rFonts w:hint="eastAsia" w:eastAsia="宋体"/>
            <w:lang w:val="en-US" w:eastAsia="zh-CN"/>
          </w:rPr>
          <w:t>ini</w:t>
        </w:r>
      </w:ins>
      <w:ins w:id="30" w:author="xuefei1" w:date="2018-10-08T09:14:16Z">
        <w:r>
          <w:rPr>
            <w:rFonts w:hint="eastAsia" w:eastAsia="宋体"/>
            <w:lang w:val="en-US" w:eastAsia="zh-CN"/>
          </w:rPr>
          <w:t>mu</w:t>
        </w:r>
      </w:ins>
      <w:ins w:id="31" w:author="xuefei1" w:date="2018-10-08T09:14:17Z">
        <w:r>
          <w:rPr>
            <w:rFonts w:hint="eastAsia" w:eastAsia="宋体"/>
            <w:lang w:val="en-US" w:eastAsia="zh-CN"/>
          </w:rPr>
          <w:t>m req</w:t>
        </w:r>
      </w:ins>
      <w:ins w:id="32" w:author="xuefei1" w:date="2018-10-08T09:14:18Z">
        <w:r>
          <w:rPr>
            <w:rFonts w:hint="eastAsia" w:eastAsia="宋体"/>
            <w:lang w:val="en-US" w:eastAsia="zh-CN"/>
          </w:rPr>
          <w:t>uireme</w:t>
        </w:r>
      </w:ins>
      <w:ins w:id="33" w:author="xuefei1" w:date="2018-10-08T09:14:19Z">
        <w:r>
          <w:rPr>
            <w:rFonts w:hint="eastAsia" w:eastAsia="宋体"/>
            <w:lang w:val="en-US" w:eastAsia="zh-CN"/>
          </w:rPr>
          <w:t>nt</w:t>
        </w:r>
      </w:ins>
      <w:r>
        <w:t xml:space="preserve"> for </w:t>
      </w:r>
      <w:r>
        <w:rPr>
          <w:i/>
        </w:rPr>
        <w:t>BS type 2-O</w:t>
      </w:r>
      <w:bookmarkEnd w:id="8"/>
    </w:p>
    <w:p>
      <w:r>
        <w:t xml:space="preserve">The requirement shall apply at the RIB when the AoA of the incident wave of a received signal and the interfering signal are from the same direction and are within the </w:t>
      </w:r>
      <w:r>
        <w:rPr>
          <w:i/>
        </w:rPr>
        <w:t>FR2 OTA REFSENS RoAoA.</w:t>
      </w:r>
    </w:p>
    <w:p>
      <w:r>
        <w:t>The wanted and interfering signals apply to each supported polarization, under the assumption o</w:t>
      </w:r>
      <w:r>
        <w:rPr>
          <w:i/>
        </w:rPr>
        <w:t>f polarization match</w:t>
      </w:r>
      <w:r>
        <w:t xml:space="preserve">. </w:t>
      </w:r>
    </w:p>
    <w:p>
      <w:pPr>
        <w:rPr>
          <w:lang w:eastAsia="zh-CN"/>
        </w:rPr>
      </w:pPr>
      <w:r>
        <w:t>The throughput shall be ≥ 95% of the maximum throughput of the reference measurement channel</w:t>
      </w:r>
      <w:r>
        <w:rPr>
          <w:lang w:eastAsia="zh-CN"/>
        </w:rPr>
        <w:t>.</w:t>
      </w:r>
    </w:p>
    <w:p>
      <w:pPr>
        <w:rPr>
          <w:lang w:eastAsia="zh-CN"/>
        </w:rPr>
      </w:pPr>
      <w:r>
        <w:rPr>
          <w:lang w:eastAsia="zh-CN"/>
        </w:rPr>
        <w:t xml:space="preserve">For </w:t>
      </w:r>
      <w:del w:id="34" w:author="xuefei2" w:date="2018-10-10T15:02:31Z">
        <w:r>
          <w:rPr>
            <w:lang w:eastAsia="zh-CN"/>
          </w:rPr>
          <w:delText>FR2</w:delText>
        </w:r>
      </w:del>
      <w:r>
        <w:rPr>
          <w:lang w:eastAsia="zh-CN"/>
        </w:rPr>
        <w:t xml:space="preserve"> BS</w:t>
      </w:r>
      <w:ins w:id="35" w:author="xuefei2" w:date="2018-10-10T15:02:41Z">
        <w:r>
          <w:rPr>
            <w:rFonts w:hint="eastAsia"/>
            <w:lang w:val="en-US" w:eastAsia="zh-CN"/>
          </w:rPr>
          <w:t xml:space="preserve"> </w:t>
        </w:r>
      </w:ins>
      <w:ins w:id="36" w:author="xuefei2" w:date="2018-10-10T15:02:41Z">
        <w:r>
          <w:rPr>
            <w:i/>
            <w:lang w:eastAsia="zh-CN"/>
            <w:rPrChange w:id="37" w:author="Michal Szydelko" w:date="2018-09-24T22:28:00Z">
              <w:rPr>
                <w:lang w:eastAsia="zh-CN"/>
              </w:rPr>
            </w:rPrChange>
          </w:rPr>
          <w:t>type 2-O</w:t>
        </w:r>
      </w:ins>
      <w:r>
        <w:rPr>
          <w:lang w:eastAsia="zh-CN"/>
        </w:rPr>
        <w:t xml:space="preserve">, the </w:t>
      </w:r>
      <w:r>
        <w:t xml:space="preserve">OTA wanted and OTA interfering signals are provided at RIB using the parameters in </w:t>
      </w:r>
      <w:r>
        <w:rPr>
          <w:lang w:eastAsia="zh-CN"/>
        </w:rPr>
        <w:t xml:space="preserve">table 10.5.2.3-1 for general OTA blocking requirements. </w:t>
      </w:r>
      <w:r>
        <w:rPr>
          <w:rFonts w:eastAsia="Osaka"/>
        </w:rPr>
        <w:t>The reference measurement channel for the wanted signal is further specified in annex A. The characteristics of the interfering signal is further specified in annex D.</w:t>
      </w:r>
    </w:p>
    <w:p>
      <w:pPr>
        <w:rPr>
          <w:ins w:id="38" w:author="xuefei1" w:date="2018-10-08T09:15:13Z"/>
          <w:rFonts w:cs="v3.8.0"/>
        </w:rPr>
      </w:pPr>
      <w:r>
        <w:rPr>
          <w:lang w:eastAsia="zh-CN"/>
        </w:rPr>
        <w:t>The OTA blocking requirements are applicable outside the Base Station RF Bandwidth or Radio Bandwidth. The interfering signal offset is defined relative to the Base Station RF Bandwidth edges or Radio Bandwidth edges.</w:t>
      </w:r>
      <w:r>
        <w:rPr>
          <w:rFonts w:cs="v3.8.0"/>
        </w:rPr>
        <w:t xml:space="preserve"> </w:t>
      </w:r>
      <w:del w:id="39" w:author="xuefei1" w:date="2018-10-08T09:16:09Z">
        <w:r>
          <w:rPr>
            <w:rFonts w:cs="v3.8.0"/>
          </w:rPr>
          <w:delText xml:space="preserve">The OTA </w:delText>
        </w:r>
      </w:del>
      <w:del w:id="40" w:author="xuefei1" w:date="2018-10-08T09:16:09Z">
        <w:r>
          <w:rPr>
            <w:lang w:eastAsia="zh-CN"/>
          </w:rPr>
          <w:delText xml:space="preserve">blocking requirements </w:delText>
        </w:r>
      </w:del>
      <w:del w:id="41" w:author="xuefei1" w:date="2018-10-08T09:16:09Z">
        <w:r>
          <w:rPr>
            <w:rFonts w:cs="v3.8.0"/>
          </w:rPr>
          <w:delText xml:space="preserve">apply </w:delText>
        </w:r>
      </w:del>
      <w:del w:id="42" w:author="xuefei1" w:date="2018-10-08T09:16:09Z">
        <w:r>
          <w:rPr>
            <w:lang w:eastAsia="zh-CN"/>
          </w:rPr>
          <w:delText xml:space="preserve">in the in-band blocking frequency range, which is </w:delText>
        </w:r>
      </w:del>
      <w:del w:id="43" w:author="xuefei1" w:date="2018-10-08T09:16:09Z">
        <w:r>
          <w:rPr>
            <w:rFonts w:cs="v3.8.0"/>
          </w:rPr>
          <w:delText xml:space="preserve">from [XX] MHz below the lowest frequency of the </w:delText>
        </w:r>
      </w:del>
      <w:del w:id="44" w:author="xuefei1" w:date="2018-10-08T09:16:09Z">
        <w:r>
          <w:rPr/>
          <w:delText>uplink</w:delText>
        </w:r>
      </w:del>
      <w:del w:id="45" w:author="xuefei1" w:date="2018-10-08T09:16:09Z">
        <w:r>
          <w:rPr>
            <w:rFonts w:cs="v3.8.0"/>
          </w:rPr>
          <w:delText xml:space="preserve"> </w:delText>
        </w:r>
      </w:del>
      <w:del w:id="46" w:author="xuefei1" w:date="2018-10-08T09:16:09Z">
        <w:r>
          <w:rPr>
            <w:rFonts w:cs="v3.8.0"/>
            <w:i/>
          </w:rPr>
          <w:delText>operating band</w:delText>
        </w:r>
      </w:del>
      <w:del w:id="47" w:author="xuefei1" w:date="2018-10-08T09:16:09Z">
        <w:r>
          <w:rPr>
            <w:rFonts w:cs="v3.8.0"/>
          </w:rPr>
          <w:delText xml:space="preserve"> up to [XX] MHz above the highest frequency of the </w:delText>
        </w:r>
      </w:del>
      <w:del w:id="48" w:author="xuefei1" w:date="2018-10-08T09:16:09Z">
        <w:r>
          <w:rPr/>
          <w:delText>uplink</w:delText>
        </w:r>
      </w:del>
      <w:del w:id="49" w:author="xuefei1" w:date="2018-10-08T09:16:09Z">
        <w:r>
          <w:rPr>
            <w:rFonts w:cs="v3.8.0"/>
          </w:rPr>
          <w:delText xml:space="preserve"> </w:delText>
        </w:r>
      </w:del>
      <w:del w:id="50" w:author="xuefei1" w:date="2018-10-08T09:16:09Z">
        <w:r>
          <w:rPr>
            <w:rFonts w:cs="v3.8.0"/>
            <w:i/>
          </w:rPr>
          <w:delText>operating band</w:delText>
        </w:r>
      </w:del>
      <w:del w:id="51" w:author="xuefei1" w:date="2018-10-08T09:16:09Z">
        <w:r>
          <w:rPr>
            <w:rFonts w:cs="v3.8.0"/>
          </w:rPr>
          <w:delText xml:space="preserve"> for </w:delText>
        </w:r>
      </w:del>
      <w:del w:id="52" w:author="xuefei1" w:date="2018-10-08T09:16:09Z">
        <w:r>
          <w:rPr>
            <w:rFonts w:cs="v3.8.0"/>
            <w:i/>
          </w:rPr>
          <w:delText>BS type 2-O</w:delText>
        </w:r>
      </w:del>
      <w:del w:id="53" w:author="xuefei1" w:date="2018-10-08T09:16:09Z">
        <w:r>
          <w:rPr>
            <w:rFonts w:cs="v3.8.0"/>
          </w:rPr>
          <w:delText xml:space="preserve"> in an </w:delText>
        </w:r>
      </w:del>
      <w:del w:id="54" w:author="xuefei1" w:date="2018-10-08T09:16:09Z">
        <w:r>
          <w:rPr>
            <w:rFonts w:cs="v3.8.0"/>
            <w:i/>
          </w:rPr>
          <w:delText>operating band</w:delText>
        </w:r>
      </w:del>
      <w:del w:id="55" w:author="xuefei1" w:date="2018-10-08T09:16:09Z">
        <w:r>
          <w:rPr>
            <w:rFonts w:cs="v3.8.0"/>
          </w:rPr>
          <w:delText xml:space="preserve"> less than [XX] MHz wide, but excludes the downlink frequency range of the FDD </w:delText>
        </w:r>
      </w:del>
      <w:del w:id="56" w:author="xuefei1" w:date="2018-10-08T09:16:09Z">
        <w:r>
          <w:rPr>
            <w:rFonts w:cs="v3.8.0"/>
            <w:i/>
          </w:rPr>
          <w:delText>operating band</w:delText>
        </w:r>
      </w:del>
      <w:del w:id="57" w:author="xuefei1" w:date="2018-10-08T09:16:09Z">
        <w:r>
          <w:rPr>
            <w:rFonts w:cs="v3.8.0"/>
          </w:rPr>
          <w:delText>.</w:delText>
        </w:r>
      </w:del>
    </w:p>
    <w:p>
      <w:pPr>
        <w:rPr>
          <w:ins w:id="58" w:author="xuefei1" w:date="2018-10-08T09:15:13Z"/>
          <w:rFonts w:cs="v3.8.0"/>
          <w:highlight w:val="none"/>
          <w:rPrChange w:id="59" w:author="xuefei1" w:date="2018-09-26T15:46:33Z">
            <w:rPr>
              <w:ins w:id="60" w:author="xuefei1" w:date="2018-09-26T15:31:52Z"/>
              <w:rFonts w:cs="v3.8.0"/>
            </w:rPr>
          </w:rPrChange>
        </w:rPr>
      </w:pPr>
      <w:ins w:id="61" w:author="xuefei1" w:date="2018-10-08T09:15:13Z">
        <w:r>
          <w:rPr>
            <w:highlight w:val="none"/>
            <w:lang w:eastAsia="zh-CN"/>
            <w:rPrChange w:id="62" w:author="xuefei1" w:date="2018-09-26T15:46:33Z">
              <w:rPr>
                <w:lang w:eastAsia="zh-CN"/>
              </w:rPr>
            </w:rPrChange>
          </w:rPr>
          <w:t xml:space="preserve">For </w:t>
        </w:r>
      </w:ins>
      <w:ins w:id="63" w:author="xuefei1" w:date="2018-10-08T09:15:13Z">
        <w:r>
          <w:rPr>
            <w:i/>
            <w:highlight w:val="none"/>
            <w:lang w:eastAsia="zh-CN"/>
            <w:rPrChange w:id="64" w:author="xuefei1" w:date="2018-09-26T15:46:33Z">
              <w:rPr>
                <w:i/>
                <w:lang w:eastAsia="zh-CN"/>
              </w:rPr>
            </w:rPrChange>
          </w:rPr>
          <w:t xml:space="preserve">BS type </w:t>
        </w:r>
      </w:ins>
      <w:ins w:id="65" w:author="xuefei1" w:date="2018-10-08T09:15:13Z">
        <w:r>
          <w:rPr>
            <w:rFonts w:hint="eastAsia"/>
            <w:i/>
            <w:highlight w:val="none"/>
            <w:lang w:val="en-US" w:eastAsia="zh-CN"/>
            <w:rPrChange w:id="66" w:author="xuefei1" w:date="2018-09-26T15:46:33Z">
              <w:rPr>
                <w:rFonts w:hint="eastAsia"/>
                <w:i/>
                <w:lang w:val="en-US" w:eastAsia="zh-CN"/>
              </w:rPr>
            </w:rPrChange>
          </w:rPr>
          <w:t>2</w:t>
        </w:r>
      </w:ins>
      <w:ins w:id="67" w:author="xuefei1" w:date="2018-10-08T09:15:13Z">
        <w:r>
          <w:rPr>
            <w:i/>
            <w:highlight w:val="none"/>
            <w:lang w:eastAsia="zh-CN"/>
            <w:rPrChange w:id="68" w:author="xuefei1" w:date="2018-09-26T15:46:33Z">
              <w:rPr>
                <w:i/>
                <w:lang w:eastAsia="zh-CN"/>
              </w:rPr>
            </w:rPrChange>
          </w:rPr>
          <w:t xml:space="preserve">-O </w:t>
        </w:r>
      </w:ins>
      <w:ins w:id="69" w:author="xuefei1" w:date="2018-10-08T09:15:13Z">
        <w:r>
          <w:rPr>
            <w:rFonts w:cs="v3.8.0"/>
            <w:highlight w:val="none"/>
            <w:rPrChange w:id="70" w:author="xuefei1" w:date="2018-09-26T15:46:33Z">
              <w:rPr>
                <w:rFonts w:cs="v3.8.0"/>
              </w:rPr>
            </w:rPrChange>
          </w:rPr>
          <w:t xml:space="preserve">the OTA in-band </w:t>
        </w:r>
      </w:ins>
      <w:ins w:id="71" w:author="xuefei1" w:date="2018-10-08T09:15:13Z">
        <w:r>
          <w:rPr>
            <w:highlight w:val="none"/>
            <w:lang w:eastAsia="zh-CN"/>
            <w:rPrChange w:id="72" w:author="xuefei1" w:date="2018-09-26T15:46:33Z">
              <w:rPr>
                <w:lang w:eastAsia="zh-CN"/>
              </w:rPr>
            </w:rPrChange>
          </w:rPr>
          <w:t xml:space="preserve">blocking requirement </w:t>
        </w:r>
      </w:ins>
      <w:ins w:id="73" w:author="xuefei2" w:date="2018-10-10T15:03:06Z">
        <w:r>
          <w:rPr>
            <w:rFonts w:hint="eastAsia"/>
            <w:highlight w:val="none"/>
            <w:lang w:val="en-US" w:eastAsia="zh-CN"/>
          </w:rPr>
          <w:t>shal</w:t>
        </w:r>
      </w:ins>
      <w:ins w:id="74" w:author="xuefei2" w:date="2018-10-10T15:03:07Z">
        <w:r>
          <w:rPr>
            <w:rFonts w:hint="eastAsia"/>
            <w:highlight w:val="none"/>
            <w:lang w:val="en-US" w:eastAsia="zh-CN"/>
          </w:rPr>
          <w:t xml:space="preserve">l </w:t>
        </w:r>
      </w:ins>
      <w:ins w:id="75" w:author="xuefei1" w:date="2018-10-08T09:15:13Z">
        <w:r>
          <w:rPr>
            <w:rFonts w:cs="v3.8.0"/>
            <w:highlight w:val="none"/>
            <w:rPrChange w:id="76" w:author="xuefei1" w:date="2018-09-26T15:46:33Z">
              <w:rPr>
                <w:rFonts w:cs="v3.8.0"/>
              </w:rPr>
            </w:rPrChange>
          </w:rPr>
          <w:t xml:space="preserve">apply </w:t>
        </w:r>
      </w:ins>
      <w:ins w:id="77" w:author="xuefei1" w:date="2018-10-08T09:15:13Z">
        <w:r>
          <w:rPr>
            <w:highlight w:val="none"/>
            <w:lang w:eastAsia="zh-CN"/>
            <w:rPrChange w:id="78" w:author="xuefei1" w:date="2018-09-26T15:46:33Z">
              <w:rPr>
                <w:lang w:eastAsia="zh-CN"/>
              </w:rPr>
            </w:rPrChange>
          </w:rPr>
          <w:t xml:space="preserve">from </w:t>
        </w:r>
      </w:ins>
      <w:ins w:id="79" w:author="xuefei1" w:date="2018-10-08T09:15:13Z">
        <w:r>
          <w:rPr>
            <w:rFonts w:cs="Arial"/>
            <w:highlight w:val="none"/>
            <w:rPrChange w:id="80" w:author="xuefei1" w:date="2018-09-26T15:46:33Z">
              <w:rPr>
                <w:rFonts w:cs="Arial"/>
              </w:rPr>
            </w:rPrChange>
          </w:rPr>
          <w:t>F</w:t>
        </w:r>
      </w:ins>
      <w:ins w:id="81" w:author="xuefei1" w:date="2018-10-08T09:15:13Z">
        <w:r>
          <w:rPr>
            <w:rFonts w:cs="Arial"/>
            <w:highlight w:val="none"/>
            <w:vertAlign w:val="subscript"/>
            <w:rPrChange w:id="82" w:author="xuefei1" w:date="2018-09-26T15:46:33Z">
              <w:rPr>
                <w:rFonts w:cs="Arial"/>
                <w:vertAlign w:val="subscript"/>
              </w:rPr>
            </w:rPrChange>
          </w:rPr>
          <w:t>UL_low</w:t>
        </w:r>
      </w:ins>
      <w:ins w:id="83" w:author="xuefei1" w:date="2018-10-08T09:15:13Z">
        <w:r>
          <w:rPr>
            <w:rFonts w:cs="Arial"/>
            <w:highlight w:val="none"/>
            <w:rPrChange w:id="84" w:author="xuefei1" w:date="2018-09-26T15:46:33Z">
              <w:rPr>
                <w:rFonts w:cs="Arial"/>
              </w:rPr>
            </w:rPrChange>
          </w:rPr>
          <w:t xml:space="preserve"> - </w:t>
        </w:r>
      </w:ins>
      <w:ins w:id="85" w:author="xuefei1" w:date="2018-10-08T09:15:13Z">
        <w:r>
          <w:rPr>
            <w:highlight w:val="none"/>
            <w:rPrChange w:id="86" w:author="xuefei1" w:date="2018-09-26T15:46:33Z">
              <w:rPr/>
            </w:rPrChange>
          </w:rPr>
          <w:t>Δf</w:t>
        </w:r>
      </w:ins>
      <w:ins w:id="87" w:author="xuefei1" w:date="2018-10-08T09:15:13Z">
        <w:r>
          <w:rPr>
            <w:highlight w:val="none"/>
            <w:vertAlign w:val="subscript"/>
            <w:rPrChange w:id="88" w:author="xuefei1" w:date="2018-09-26T15:46:33Z">
              <w:rPr>
                <w:vertAlign w:val="subscript"/>
              </w:rPr>
            </w:rPrChange>
          </w:rPr>
          <w:t>OOB</w:t>
        </w:r>
      </w:ins>
      <w:ins w:id="89" w:author="xuefei1" w:date="2018-10-08T09:15:13Z">
        <w:r>
          <w:rPr>
            <w:rFonts w:cs="v5.0.0"/>
            <w:highlight w:val="none"/>
            <w:rPrChange w:id="90" w:author="xuefei1" w:date="2018-09-26T15:46:33Z">
              <w:rPr>
                <w:rFonts w:cs="v5.0.0"/>
              </w:rPr>
            </w:rPrChange>
          </w:rPr>
          <w:t xml:space="preserve"> </w:t>
        </w:r>
      </w:ins>
      <w:ins w:id="91" w:author="xuefei1" w:date="2018-10-08T09:15:13Z">
        <w:r>
          <w:rPr>
            <w:highlight w:val="none"/>
            <w:rPrChange w:id="92" w:author="xuefei1" w:date="2018-09-26T15:46:33Z">
              <w:rPr/>
            </w:rPrChange>
          </w:rPr>
          <w:t xml:space="preserve">to </w:t>
        </w:r>
      </w:ins>
      <w:ins w:id="93" w:author="xuefei1" w:date="2018-10-08T09:15:13Z">
        <w:r>
          <w:rPr>
            <w:rFonts w:cs="Arial"/>
            <w:highlight w:val="none"/>
            <w:rPrChange w:id="94" w:author="xuefei1" w:date="2018-09-26T15:46:33Z">
              <w:rPr>
                <w:rFonts w:cs="Arial"/>
              </w:rPr>
            </w:rPrChange>
          </w:rPr>
          <w:t>F</w:t>
        </w:r>
      </w:ins>
      <w:ins w:id="95" w:author="xuefei1" w:date="2018-10-08T09:15:13Z">
        <w:r>
          <w:rPr>
            <w:rFonts w:cs="Arial"/>
            <w:highlight w:val="none"/>
            <w:vertAlign w:val="subscript"/>
            <w:rPrChange w:id="96" w:author="xuefei1" w:date="2018-09-26T15:46:33Z">
              <w:rPr>
                <w:rFonts w:cs="Arial"/>
                <w:vertAlign w:val="subscript"/>
              </w:rPr>
            </w:rPrChange>
          </w:rPr>
          <w:t>UL_high</w:t>
        </w:r>
      </w:ins>
      <w:ins w:id="97" w:author="xuefei1" w:date="2018-10-08T09:15:13Z">
        <w:r>
          <w:rPr>
            <w:rFonts w:cs="Arial"/>
            <w:highlight w:val="none"/>
            <w:rPrChange w:id="98" w:author="xuefei1" w:date="2018-09-26T15:46:33Z">
              <w:rPr>
                <w:rFonts w:cs="Arial"/>
              </w:rPr>
            </w:rPrChange>
          </w:rPr>
          <w:t xml:space="preserve"> + </w:t>
        </w:r>
      </w:ins>
      <w:ins w:id="99" w:author="xuefei1" w:date="2018-10-08T09:15:13Z">
        <w:r>
          <w:rPr>
            <w:highlight w:val="none"/>
            <w:rPrChange w:id="100" w:author="xuefei1" w:date="2018-09-26T15:46:33Z">
              <w:rPr/>
            </w:rPrChange>
          </w:rPr>
          <w:t>Δf</w:t>
        </w:r>
      </w:ins>
      <w:ins w:id="101" w:author="xuefei1" w:date="2018-10-08T09:15:13Z">
        <w:r>
          <w:rPr>
            <w:highlight w:val="none"/>
            <w:vertAlign w:val="subscript"/>
            <w:rPrChange w:id="102" w:author="xuefei1" w:date="2018-09-26T15:46:33Z">
              <w:rPr>
                <w:vertAlign w:val="subscript"/>
              </w:rPr>
            </w:rPrChange>
          </w:rPr>
          <w:t>OOB</w:t>
        </w:r>
      </w:ins>
      <w:ins w:id="103" w:author="xuefei1" w:date="2018-10-08T09:15:13Z">
        <w:del w:id="104" w:author="xuefei2" w:date="2018-10-10T15:05:32Z">
          <w:r>
            <w:rPr>
              <w:rFonts w:cs="v3.8.0"/>
              <w:highlight w:val="none"/>
              <w:rPrChange w:id="105" w:author="xuefei1" w:date="2018-09-26T15:46:33Z">
                <w:rPr>
                  <w:rFonts w:cs="v3.8.0"/>
                </w:rPr>
              </w:rPrChange>
            </w:rPr>
            <w:delText>, excluding the downlink frequency range of the FDD</w:delText>
          </w:r>
        </w:del>
      </w:ins>
      <w:ins w:id="106" w:author="xuefei1" w:date="2018-10-08T09:15:13Z">
        <w:del w:id="107" w:author="xuefei2" w:date="2018-10-10T15:05:32Z">
          <w:r>
            <w:rPr>
              <w:rFonts w:cs="v3.8.0"/>
              <w:i/>
              <w:highlight w:val="none"/>
              <w:rPrChange w:id="108" w:author="xuefei1" w:date="2018-09-26T15:46:33Z">
                <w:rPr>
                  <w:rFonts w:cs="v3.8.0"/>
                  <w:i/>
                </w:rPr>
              </w:rPrChange>
            </w:rPr>
            <w:delText xml:space="preserve"> operating band</w:delText>
          </w:r>
        </w:del>
      </w:ins>
      <w:ins w:id="109" w:author="xuefei1" w:date="2018-10-08T09:15:13Z">
        <w:r>
          <w:rPr>
            <w:rFonts w:cs="v3.8.0"/>
            <w:i/>
            <w:highlight w:val="none"/>
            <w:rPrChange w:id="110" w:author="xuefei1" w:date="2018-09-26T15:46:33Z">
              <w:rPr>
                <w:rFonts w:cs="v3.8.0"/>
                <w:i/>
              </w:rPr>
            </w:rPrChange>
          </w:rPr>
          <w:t>.</w:t>
        </w:r>
      </w:ins>
      <w:ins w:id="111" w:author="xuefei1" w:date="2018-10-08T09:15:13Z">
        <w:r>
          <w:rPr>
            <w:rFonts w:cs="v3.8.0"/>
            <w:highlight w:val="none"/>
            <w:rPrChange w:id="112" w:author="xuefei1" w:date="2018-09-26T15:46:33Z">
              <w:rPr>
                <w:rFonts w:cs="v3.8.0"/>
              </w:rPr>
            </w:rPrChange>
          </w:rPr>
          <w:t xml:space="preserve"> </w:t>
        </w:r>
      </w:ins>
      <w:ins w:id="113" w:author="xuefei1" w:date="2018-10-08T09:15:13Z">
        <w:r>
          <w:rPr>
            <w:rFonts w:cs="v5.0.0"/>
            <w:highlight w:val="none"/>
            <w:rPrChange w:id="114" w:author="xuefei1" w:date="2018-09-26T15:46:33Z">
              <w:rPr>
                <w:rFonts w:cs="v5.0.0"/>
              </w:rPr>
            </w:rPrChange>
          </w:rPr>
          <w:t xml:space="preserve">The </w:t>
        </w:r>
      </w:ins>
      <w:ins w:id="115" w:author="xuefei1" w:date="2018-10-08T09:15:13Z">
        <w:r>
          <w:rPr>
            <w:highlight w:val="none"/>
            <w:rPrChange w:id="116" w:author="xuefei1" w:date="2018-09-26T15:46:33Z">
              <w:rPr/>
            </w:rPrChange>
          </w:rPr>
          <w:t>Δf</w:t>
        </w:r>
      </w:ins>
      <w:ins w:id="117" w:author="xuefei1" w:date="2018-10-08T09:15:13Z">
        <w:r>
          <w:rPr>
            <w:highlight w:val="none"/>
            <w:vertAlign w:val="subscript"/>
            <w:rPrChange w:id="118" w:author="xuefei1" w:date="2018-09-26T15:46:33Z">
              <w:rPr>
                <w:vertAlign w:val="subscript"/>
              </w:rPr>
            </w:rPrChange>
          </w:rPr>
          <w:t>OOB</w:t>
        </w:r>
      </w:ins>
      <w:ins w:id="119" w:author="xuefei1" w:date="2018-10-08T09:15:13Z">
        <w:r>
          <w:rPr>
            <w:rFonts w:cs="v5.0.0"/>
            <w:highlight w:val="none"/>
            <w:rPrChange w:id="120" w:author="xuefei1" w:date="2018-09-26T15:46:33Z">
              <w:rPr>
                <w:rFonts w:cs="v5.0.0"/>
              </w:rPr>
            </w:rPrChange>
          </w:rPr>
          <w:t xml:space="preserve"> for </w:t>
        </w:r>
      </w:ins>
      <w:ins w:id="121" w:author="xuefei1" w:date="2018-10-08T09:15:13Z">
        <w:r>
          <w:rPr>
            <w:i/>
            <w:highlight w:val="none"/>
            <w:lang w:eastAsia="zh-CN"/>
            <w:rPrChange w:id="122" w:author="xuefei1" w:date="2018-09-26T15:46:33Z">
              <w:rPr>
                <w:i/>
                <w:lang w:eastAsia="zh-CN"/>
              </w:rPr>
            </w:rPrChange>
          </w:rPr>
          <w:t xml:space="preserve">BS type </w:t>
        </w:r>
      </w:ins>
      <w:ins w:id="123" w:author="xuefei1" w:date="2018-10-08T09:15:13Z">
        <w:r>
          <w:rPr>
            <w:rFonts w:hint="eastAsia"/>
            <w:i/>
            <w:highlight w:val="none"/>
            <w:lang w:val="en-US" w:eastAsia="zh-CN"/>
            <w:rPrChange w:id="124" w:author="xuefei1" w:date="2018-09-26T15:46:33Z">
              <w:rPr>
                <w:rFonts w:hint="eastAsia"/>
                <w:i/>
                <w:lang w:val="en-US" w:eastAsia="zh-CN"/>
              </w:rPr>
            </w:rPrChange>
          </w:rPr>
          <w:t>2</w:t>
        </w:r>
      </w:ins>
      <w:ins w:id="125" w:author="xuefei1" w:date="2018-10-08T09:15:13Z">
        <w:r>
          <w:rPr>
            <w:rFonts w:hint="eastAsia"/>
            <w:i/>
            <w:highlight w:val="none"/>
            <w:lang w:eastAsia="zh-CN"/>
            <w:rPrChange w:id="126" w:author="xuefei1" w:date="2018-09-26T15:46:33Z">
              <w:rPr>
                <w:rFonts w:hint="eastAsia"/>
                <w:i/>
                <w:lang w:eastAsia="zh-CN"/>
              </w:rPr>
            </w:rPrChange>
          </w:rPr>
          <w:t>-O</w:t>
        </w:r>
      </w:ins>
      <w:ins w:id="127" w:author="xuefei1" w:date="2018-10-08T09:15:13Z">
        <w:r>
          <w:rPr>
            <w:rFonts w:cs="v5.0.0"/>
            <w:highlight w:val="none"/>
            <w:rPrChange w:id="128" w:author="xuefei1" w:date="2018-09-26T15:46:33Z">
              <w:rPr>
                <w:rFonts w:cs="v5.0.0"/>
              </w:rPr>
            </w:rPrChange>
          </w:rPr>
          <w:t xml:space="preserve"> is </w:t>
        </w:r>
      </w:ins>
      <w:ins w:id="129" w:author="xuefei1" w:date="2018-10-08T09:15:13Z">
        <w:r>
          <w:rPr>
            <w:highlight w:val="none"/>
            <w:rPrChange w:id="130" w:author="xuefei1" w:date="2018-09-26T15:46:33Z">
              <w:rPr/>
            </w:rPrChange>
          </w:rPr>
          <w:t>defined in table 10.5.2.</w:t>
        </w:r>
      </w:ins>
      <w:ins w:id="131" w:author="xuefei1" w:date="2018-10-08T09:15:13Z">
        <w:r>
          <w:rPr>
            <w:rFonts w:hint="eastAsia" w:eastAsia="宋体"/>
            <w:highlight w:val="none"/>
            <w:lang w:val="en-US" w:eastAsia="zh-CN"/>
            <w:rPrChange w:id="132" w:author="xuefei1" w:date="2018-09-26T15:46:33Z">
              <w:rPr>
                <w:rFonts w:hint="eastAsia" w:eastAsia="宋体"/>
                <w:lang w:val="en-US" w:eastAsia="zh-CN"/>
              </w:rPr>
            </w:rPrChange>
          </w:rPr>
          <w:t>3</w:t>
        </w:r>
      </w:ins>
      <w:ins w:id="133" w:author="xuefei1" w:date="2018-10-08T09:15:13Z">
        <w:r>
          <w:rPr>
            <w:highlight w:val="none"/>
            <w:rPrChange w:id="134" w:author="xuefei1" w:date="2018-09-26T15:46:33Z">
              <w:rPr/>
            </w:rPrChange>
          </w:rPr>
          <w:t>-0.</w:t>
        </w:r>
      </w:ins>
    </w:p>
    <w:p>
      <w:pPr>
        <w:pStyle w:val="58"/>
        <w:rPr>
          <w:ins w:id="135" w:author="xuefei1" w:date="2018-10-08T09:15:13Z"/>
          <w:rFonts w:hint="eastAsia" w:eastAsia="宋体"/>
          <w:highlight w:val="none"/>
          <w:lang w:val="en-US" w:eastAsia="zh-CN"/>
          <w:rPrChange w:id="136" w:author="xuefei1" w:date="2018-09-26T15:46:33Z">
            <w:rPr>
              <w:ins w:id="137" w:author="xuefei1" w:date="2018-09-26T15:31:53Z"/>
            </w:rPr>
          </w:rPrChange>
        </w:rPr>
      </w:pPr>
      <w:ins w:id="138" w:author="xuefei1" w:date="2018-10-08T09:15:13Z">
        <w:r>
          <w:rPr>
            <w:highlight w:val="none"/>
            <w:rPrChange w:id="139" w:author="xuefei1" w:date="2018-09-26T15:46:33Z">
              <w:rPr/>
            </w:rPrChange>
          </w:rPr>
          <w:t>Table 10.5.2.</w:t>
        </w:r>
      </w:ins>
      <w:ins w:id="140" w:author="xuefei1" w:date="2018-10-08T09:15:13Z">
        <w:r>
          <w:rPr>
            <w:rFonts w:hint="eastAsia" w:eastAsia="宋体"/>
            <w:highlight w:val="none"/>
            <w:lang w:val="en-US" w:eastAsia="zh-CN"/>
            <w:rPrChange w:id="141" w:author="xuefei1" w:date="2018-09-26T15:46:33Z">
              <w:rPr>
                <w:rFonts w:hint="eastAsia" w:eastAsia="宋体"/>
                <w:lang w:val="en-US" w:eastAsia="zh-CN"/>
              </w:rPr>
            </w:rPrChange>
          </w:rPr>
          <w:t>3</w:t>
        </w:r>
      </w:ins>
      <w:ins w:id="142" w:author="xuefei1" w:date="2018-10-08T09:15:13Z">
        <w:r>
          <w:rPr>
            <w:highlight w:val="none"/>
            <w:rPrChange w:id="143" w:author="xuefei1" w:date="2018-09-26T15:46:33Z">
              <w:rPr/>
            </w:rPrChange>
          </w:rPr>
          <w:t>-0: Δf</w:t>
        </w:r>
      </w:ins>
      <w:ins w:id="144" w:author="xuefei1" w:date="2018-10-08T09:15:13Z">
        <w:r>
          <w:rPr>
            <w:highlight w:val="none"/>
            <w:vertAlign w:val="subscript"/>
            <w:rPrChange w:id="145" w:author="xuefei1" w:date="2018-09-26T15:46:33Z">
              <w:rPr>
                <w:vertAlign w:val="subscript"/>
              </w:rPr>
            </w:rPrChange>
          </w:rPr>
          <w:t>OOB</w:t>
        </w:r>
      </w:ins>
      <w:ins w:id="146" w:author="xuefei1" w:date="2018-10-08T09:15:13Z">
        <w:r>
          <w:rPr>
            <w:highlight w:val="none"/>
            <w:rPrChange w:id="147" w:author="xuefei1" w:date="2018-09-26T15:46:33Z">
              <w:rPr/>
            </w:rPrChange>
          </w:rPr>
          <w:t xml:space="preserve"> offset for NR </w:t>
        </w:r>
      </w:ins>
      <w:ins w:id="148" w:author="xuefei1" w:date="2018-10-08T09:15:13Z">
        <w:r>
          <w:rPr>
            <w:i/>
            <w:highlight w:val="none"/>
            <w:rPrChange w:id="149" w:author="xuefei1" w:date="2018-09-26T15:46:33Z">
              <w:rPr>
                <w:i/>
              </w:rPr>
            </w:rPrChange>
          </w:rPr>
          <w:t>operating bands</w:t>
        </w:r>
      </w:ins>
      <w:ins w:id="150" w:author="xuefei2" w:date="2018-10-10T15:03:40Z">
        <w:r>
          <w:rPr>
            <w:rFonts w:hint="eastAsia" w:eastAsia="宋体"/>
            <w:i/>
            <w:highlight w:val="none"/>
            <w:lang w:val="en-US" w:eastAsia="zh-CN"/>
          </w:rPr>
          <w:t xml:space="preserve"> </w:t>
        </w:r>
      </w:ins>
      <w:ins w:id="151" w:author="xuefei2" w:date="2018-10-10T15:03:40Z">
        <w:r>
          <w:rPr>
            <w:rFonts w:hint="eastAsia" w:eastAsia="宋体"/>
            <w:i w:val="0"/>
            <w:iCs/>
            <w:highlight w:val="none"/>
            <w:lang w:val="en-US" w:eastAsia="zh-CN"/>
            <w:rPrChange w:id="152" w:author="xuefei2" w:date="2018-10-10T15:03:50Z">
              <w:rPr>
                <w:rFonts w:hint="eastAsia" w:eastAsia="宋体"/>
                <w:i/>
                <w:highlight w:val="none"/>
                <w:lang w:val="en-US" w:eastAsia="zh-CN"/>
              </w:rPr>
            </w:rPrChange>
          </w:rPr>
          <w:t>in</w:t>
        </w:r>
      </w:ins>
      <w:ins w:id="153" w:author="xuefei2" w:date="2018-10-10T15:03:41Z">
        <w:r>
          <w:rPr>
            <w:rFonts w:hint="eastAsia" w:eastAsia="宋体"/>
            <w:i w:val="0"/>
            <w:iCs/>
            <w:highlight w:val="none"/>
            <w:lang w:val="en-US" w:eastAsia="zh-CN"/>
            <w:rPrChange w:id="154" w:author="xuefei2" w:date="2018-10-10T15:03:50Z">
              <w:rPr>
                <w:rFonts w:hint="eastAsia" w:eastAsia="宋体"/>
                <w:i/>
                <w:highlight w:val="none"/>
                <w:lang w:val="en-US" w:eastAsia="zh-CN"/>
              </w:rPr>
            </w:rPrChange>
          </w:rPr>
          <w:t xml:space="preserve"> F</w:t>
        </w:r>
      </w:ins>
      <w:ins w:id="155" w:author="xuefei2" w:date="2018-10-10T15:03:45Z">
        <w:r>
          <w:rPr>
            <w:rFonts w:hint="eastAsia" w:eastAsia="宋体"/>
            <w:i w:val="0"/>
            <w:iCs/>
            <w:highlight w:val="none"/>
            <w:lang w:val="en-US" w:eastAsia="zh-CN"/>
            <w:rPrChange w:id="156" w:author="xuefei2" w:date="2018-10-10T15:03:50Z">
              <w:rPr>
                <w:rFonts w:hint="eastAsia" w:eastAsia="宋体"/>
                <w:i/>
                <w:highlight w:val="none"/>
                <w:lang w:val="en-US" w:eastAsia="zh-CN"/>
              </w:rPr>
            </w:rPrChange>
          </w:rPr>
          <w:t>R2</w:t>
        </w:r>
      </w:ins>
    </w:p>
    <w:tbl>
      <w:tblPr>
        <w:tblStyle w:val="50"/>
        <w:tblW w:w="63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7" w:author="xuefei1" w:date="2018-10-08T09:15:13Z"/>
        </w:trPr>
        <w:tc>
          <w:tcPr>
            <w:tcW w:w="1197" w:type="dxa"/>
          </w:tcPr>
          <w:p>
            <w:pPr>
              <w:pStyle w:val="54"/>
              <w:rPr>
                <w:ins w:id="158" w:author="xuefei1" w:date="2018-10-08T09:15:13Z"/>
                <w:highlight w:val="none"/>
                <w:lang w:eastAsia="zh-CN"/>
                <w:rPrChange w:id="159" w:author="xuefei1" w:date="2018-09-26T15:46:33Z">
                  <w:rPr>
                    <w:ins w:id="160" w:author="xuefei1" w:date="2018-09-26T15:31:53Z"/>
                    <w:lang w:eastAsia="zh-CN"/>
                  </w:rPr>
                </w:rPrChange>
              </w:rPr>
            </w:pPr>
            <w:ins w:id="161" w:author="xuefei1" w:date="2018-10-08T09:15:13Z">
              <w:r>
                <w:rPr>
                  <w:highlight w:val="none"/>
                  <w:lang w:eastAsia="zh-CN"/>
                  <w:rPrChange w:id="162" w:author="xuefei1" w:date="2018-09-26T15:46:33Z">
                    <w:rPr>
                      <w:lang w:eastAsia="zh-CN"/>
                    </w:rPr>
                  </w:rPrChange>
                </w:rPr>
                <w:t>BS type</w:t>
              </w:r>
            </w:ins>
          </w:p>
        </w:tc>
        <w:tc>
          <w:tcPr>
            <w:tcW w:w="3472" w:type="dxa"/>
            <w:shd w:val="clear" w:color="auto" w:fill="auto"/>
          </w:tcPr>
          <w:p>
            <w:pPr>
              <w:pStyle w:val="54"/>
              <w:rPr>
                <w:ins w:id="163" w:author="xuefei1" w:date="2018-10-08T09:15:13Z"/>
                <w:highlight w:val="none"/>
                <w:rPrChange w:id="164" w:author="xuefei1" w:date="2018-09-26T15:46:33Z">
                  <w:rPr>
                    <w:ins w:id="165" w:author="xuefei1" w:date="2018-09-26T15:31:53Z"/>
                  </w:rPr>
                </w:rPrChange>
              </w:rPr>
            </w:pPr>
            <w:ins w:id="166" w:author="xuefei1" w:date="2018-10-08T09:15:13Z">
              <w:r>
                <w:rPr>
                  <w:i/>
                  <w:highlight w:val="none"/>
                  <w:rPrChange w:id="167" w:author="xuefei1" w:date="2018-09-26T15:46:33Z">
                    <w:rPr>
                      <w:i/>
                    </w:rPr>
                  </w:rPrChange>
                </w:rPr>
                <w:t>Operating band</w:t>
              </w:r>
            </w:ins>
            <w:ins w:id="168" w:author="xuefei1" w:date="2018-10-08T09:15:13Z">
              <w:r>
                <w:rPr>
                  <w:highlight w:val="none"/>
                  <w:rPrChange w:id="169" w:author="xuefei1" w:date="2018-09-26T15:46:33Z">
                    <w:rPr/>
                  </w:rPrChange>
                </w:rPr>
                <w:t xml:space="preserve"> characteristics</w:t>
              </w:r>
            </w:ins>
          </w:p>
        </w:tc>
        <w:tc>
          <w:tcPr>
            <w:tcW w:w="1709" w:type="dxa"/>
            <w:shd w:val="clear" w:color="auto" w:fill="auto"/>
          </w:tcPr>
          <w:p>
            <w:pPr>
              <w:pStyle w:val="54"/>
              <w:rPr>
                <w:ins w:id="170" w:author="xuefei1" w:date="2018-10-08T09:15:13Z"/>
                <w:highlight w:val="none"/>
                <w:rPrChange w:id="171" w:author="xuefei1" w:date="2018-09-26T15:46:33Z">
                  <w:rPr>
                    <w:ins w:id="172" w:author="xuefei1" w:date="2018-09-26T15:31:53Z"/>
                  </w:rPr>
                </w:rPrChange>
              </w:rPr>
            </w:pPr>
            <w:ins w:id="173" w:author="xuefei1" w:date="2018-10-08T09:15:13Z">
              <w:r>
                <w:rPr>
                  <w:highlight w:val="none"/>
                  <w:rPrChange w:id="174" w:author="xuefei1" w:date="2018-09-26T15:46:33Z">
                    <w:rPr/>
                  </w:rPrChange>
                </w:rPr>
                <w:t>Δf</w:t>
              </w:r>
            </w:ins>
            <w:ins w:id="175" w:author="xuefei1" w:date="2018-10-08T09:15:13Z">
              <w:r>
                <w:rPr>
                  <w:highlight w:val="none"/>
                  <w:vertAlign w:val="subscript"/>
                  <w:rPrChange w:id="176" w:author="xuefei1" w:date="2018-09-26T15:46:33Z">
                    <w:rPr>
                      <w:vertAlign w:val="subscript"/>
                    </w:rPr>
                  </w:rPrChange>
                </w:rPr>
                <w:t>OOB</w:t>
              </w:r>
            </w:ins>
            <w:ins w:id="177" w:author="xuefei1" w:date="2018-10-08T09:15:13Z">
              <w:r>
                <w:rPr>
                  <w:highlight w:val="none"/>
                  <w:rPrChange w:id="178" w:author="xuefei1" w:date="2018-09-26T15:46:33Z">
                    <w:rPr/>
                  </w:rPrChange>
                </w:rPr>
                <w:t xml:space="preserve"> (</w:t>
              </w:r>
            </w:ins>
            <w:ins w:id="179" w:author="xuefei1" w:date="2018-10-08T09:15:13Z">
              <w:r>
                <w:rPr>
                  <w:rFonts w:hint="eastAsia" w:eastAsia="宋体"/>
                  <w:highlight w:val="none"/>
                  <w:lang w:val="en-US" w:eastAsia="zh-CN"/>
                  <w:rPrChange w:id="180" w:author="xuefei1" w:date="2018-09-26T15:46:33Z">
                    <w:rPr>
                      <w:rFonts w:hint="eastAsia" w:eastAsia="宋体"/>
                      <w:lang w:val="en-US" w:eastAsia="zh-CN"/>
                    </w:rPr>
                  </w:rPrChange>
                </w:rPr>
                <w:t>M</w:t>
              </w:r>
            </w:ins>
            <w:ins w:id="181" w:author="xuefei1" w:date="2018-10-08T09:15:13Z">
              <w:r>
                <w:rPr>
                  <w:highlight w:val="none"/>
                  <w:rPrChange w:id="182" w:author="xuefei1" w:date="2018-09-26T15:46:33Z">
                    <w:rPr/>
                  </w:rPrChange>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ins w:id="183" w:author="xuefei1" w:date="2018-10-08T09:15:13Z"/>
        </w:trPr>
        <w:tc>
          <w:tcPr>
            <w:tcW w:w="1197" w:type="dxa"/>
            <w:vAlign w:val="center"/>
          </w:tcPr>
          <w:p>
            <w:pPr>
              <w:pStyle w:val="56"/>
              <w:rPr>
                <w:ins w:id="184" w:author="xuefei1" w:date="2018-10-08T09:15:13Z"/>
                <w:i/>
                <w:highlight w:val="none"/>
                <w:lang w:eastAsia="zh-CN"/>
                <w:rPrChange w:id="185" w:author="xuefei1" w:date="2018-09-26T15:46:33Z">
                  <w:rPr>
                    <w:ins w:id="186" w:author="xuefei1" w:date="2018-09-26T15:31:53Z"/>
                    <w:i/>
                    <w:lang w:eastAsia="zh-CN"/>
                  </w:rPr>
                </w:rPrChange>
              </w:rPr>
            </w:pPr>
            <w:ins w:id="187" w:author="xuefei1" w:date="2018-10-08T09:15:13Z">
              <w:r>
                <w:rPr>
                  <w:i/>
                  <w:highlight w:val="none"/>
                  <w:lang w:eastAsia="zh-CN"/>
                  <w:rPrChange w:id="188" w:author="xuefei1" w:date="2018-09-26T15:46:33Z">
                    <w:rPr>
                      <w:i/>
                      <w:lang w:eastAsia="zh-CN"/>
                    </w:rPr>
                  </w:rPrChange>
                </w:rPr>
                <w:t xml:space="preserve">BS type </w:t>
              </w:r>
            </w:ins>
            <w:ins w:id="189" w:author="xuefei1" w:date="2018-10-08T09:15:13Z">
              <w:r>
                <w:rPr>
                  <w:rFonts w:hint="eastAsia"/>
                  <w:i/>
                  <w:highlight w:val="none"/>
                  <w:lang w:val="en-US" w:eastAsia="zh-CN"/>
                  <w:rPrChange w:id="190" w:author="xuefei1" w:date="2018-09-26T15:46:33Z">
                    <w:rPr>
                      <w:rFonts w:hint="eastAsia"/>
                      <w:i/>
                      <w:lang w:val="en-US" w:eastAsia="zh-CN"/>
                    </w:rPr>
                  </w:rPrChange>
                </w:rPr>
                <w:t>2</w:t>
              </w:r>
            </w:ins>
            <w:ins w:id="191" w:author="xuefei1" w:date="2018-10-08T09:15:13Z">
              <w:r>
                <w:rPr>
                  <w:i/>
                  <w:highlight w:val="none"/>
                  <w:lang w:eastAsia="zh-CN"/>
                  <w:rPrChange w:id="192" w:author="xuefei1" w:date="2018-09-26T15:46:33Z">
                    <w:rPr>
                      <w:i/>
                      <w:lang w:eastAsia="zh-CN"/>
                    </w:rPr>
                  </w:rPrChange>
                </w:rPr>
                <w:t>-O</w:t>
              </w:r>
            </w:ins>
          </w:p>
        </w:tc>
        <w:tc>
          <w:tcPr>
            <w:tcW w:w="3472" w:type="dxa"/>
            <w:shd w:val="clear" w:color="auto" w:fill="auto"/>
          </w:tcPr>
          <w:p>
            <w:pPr>
              <w:pStyle w:val="56"/>
              <w:jc w:val="center"/>
              <w:rPr>
                <w:ins w:id="194" w:author="xuefei1" w:date="2018-10-08T09:15:13Z"/>
                <w:b/>
                <w:highlight w:val="none"/>
                <w:rPrChange w:id="195" w:author="xuefei1" w:date="2018-09-26T15:46:33Z">
                  <w:rPr>
                    <w:ins w:id="196" w:author="xuefei1" w:date="2018-09-26T15:31:53Z"/>
                    <w:b/>
                  </w:rPr>
                </w:rPrChange>
              </w:rPr>
              <w:pPrChange w:id="193" w:author="xuefei1" w:date="2018-09-26T15:35:04Z">
                <w:pPr>
                  <w:pStyle w:val="56"/>
                </w:pPr>
              </w:pPrChange>
            </w:pPr>
            <w:ins w:id="197" w:author="xuefei1" w:date="2018-10-08T09:15:13Z">
              <w:r>
                <w:rPr>
                  <w:rFonts w:cs="Arial"/>
                  <w:highlight w:val="none"/>
                  <w:rPrChange w:id="198" w:author="xuefei1" w:date="2018-09-26T15:46:33Z">
                    <w:rPr>
                      <w:rFonts w:cs="Arial"/>
                    </w:rPr>
                  </w:rPrChange>
                </w:rPr>
                <w:t>F</w:t>
              </w:r>
            </w:ins>
            <w:ins w:id="199" w:author="xuefei1" w:date="2018-10-08T09:15:13Z">
              <w:r>
                <w:rPr>
                  <w:rFonts w:cs="Arial"/>
                  <w:highlight w:val="none"/>
                  <w:vertAlign w:val="subscript"/>
                  <w:rPrChange w:id="200" w:author="xuefei1" w:date="2018-09-26T15:46:33Z">
                    <w:rPr>
                      <w:rFonts w:cs="Arial"/>
                      <w:vertAlign w:val="subscript"/>
                    </w:rPr>
                  </w:rPrChange>
                </w:rPr>
                <w:t>UL_high</w:t>
              </w:r>
            </w:ins>
            <w:ins w:id="201" w:author="xuefei1" w:date="2018-10-08T09:15:13Z">
              <w:r>
                <w:rPr>
                  <w:highlight w:val="none"/>
                  <w:rPrChange w:id="202" w:author="xuefei1" w:date="2018-09-26T15:46:33Z">
                    <w:rPr/>
                  </w:rPrChange>
                </w:rPr>
                <w:t xml:space="preserve"> – </w:t>
              </w:r>
            </w:ins>
            <w:ins w:id="203" w:author="xuefei1" w:date="2018-10-08T09:15:13Z">
              <w:r>
                <w:rPr>
                  <w:rFonts w:cs="Arial"/>
                  <w:highlight w:val="none"/>
                  <w:rPrChange w:id="204" w:author="xuefei1" w:date="2018-09-26T15:46:33Z">
                    <w:rPr>
                      <w:rFonts w:cs="Arial"/>
                    </w:rPr>
                  </w:rPrChange>
                </w:rPr>
                <w:t>F</w:t>
              </w:r>
            </w:ins>
            <w:ins w:id="205" w:author="xuefei1" w:date="2018-10-08T09:15:13Z">
              <w:r>
                <w:rPr>
                  <w:rFonts w:cs="Arial"/>
                  <w:highlight w:val="none"/>
                  <w:vertAlign w:val="subscript"/>
                  <w:rPrChange w:id="206" w:author="xuefei1" w:date="2018-09-26T15:46:33Z">
                    <w:rPr>
                      <w:rFonts w:cs="Arial"/>
                      <w:vertAlign w:val="subscript"/>
                    </w:rPr>
                  </w:rPrChange>
                </w:rPr>
                <w:t>UL_low</w:t>
              </w:r>
            </w:ins>
            <w:ins w:id="207" w:author="xuefei1" w:date="2018-10-08T09:15:13Z">
              <w:r>
                <w:rPr>
                  <w:highlight w:val="none"/>
                  <w:rPrChange w:id="208" w:author="xuefei1" w:date="2018-09-26T15:46:33Z">
                    <w:rPr/>
                  </w:rPrChange>
                </w:rPr>
                <w:t xml:space="preserve"> ≤ 3250 MHz</w:t>
              </w:r>
            </w:ins>
          </w:p>
        </w:tc>
        <w:tc>
          <w:tcPr>
            <w:tcW w:w="1709" w:type="dxa"/>
            <w:shd w:val="clear" w:color="auto" w:fill="auto"/>
          </w:tcPr>
          <w:p>
            <w:pPr>
              <w:pStyle w:val="55"/>
              <w:rPr>
                <w:ins w:id="209" w:author="xuefei1" w:date="2018-10-08T09:15:13Z"/>
                <w:highlight w:val="none"/>
                <w:lang w:val="en-US"/>
                <w:rPrChange w:id="210" w:author="xuefei1" w:date="2018-09-26T15:46:33Z">
                  <w:rPr>
                    <w:ins w:id="211" w:author="xuefei1" w:date="2018-09-26T15:31:53Z"/>
                    <w:lang w:val="en-US"/>
                  </w:rPr>
                </w:rPrChange>
              </w:rPr>
            </w:pPr>
            <w:ins w:id="212" w:author="xuefei1" w:date="2018-10-08T09:15:13Z">
              <w:r>
                <w:rPr>
                  <w:rFonts w:hint="eastAsia" w:eastAsia="宋体"/>
                  <w:highlight w:val="none"/>
                  <w:lang w:val="en-US" w:eastAsia="zh-CN"/>
                  <w:rPrChange w:id="213" w:author="xuefei1" w:date="2018-09-26T15:46:33Z">
                    <w:rPr>
                      <w:rFonts w:hint="eastAsia" w:eastAsia="宋体"/>
                      <w:lang w:val="en-US" w:eastAsia="zh-CN"/>
                    </w:rPr>
                  </w:rPrChange>
                </w:rPr>
                <w:t>1</w:t>
              </w:r>
            </w:ins>
            <w:ins w:id="214" w:author="xuefei1" w:date="2018-10-08T09:15:13Z">
              <w:r>
                <w:rPr>
                  <w:rFonts w:hint="eastAsia" w:eastAsia="宋体"/>
                  <w:highlight w:val="none"/>
                  <w:lang w:val="en-US" w:eastAsia="zh-CN"/>
                  <w:rPrChange w:id="215" w:author="xuefei1" w:date="2018-09-26T15:46:33Z">
                    <w:rPr>
                      <w:rFonts w:hint="eastAsia" w:eastAsia="宋体"/>
                      <w:lang w:val="en-US" w:eastAsia="zh-CN"/>
                    </w:rPr>
                  </w:rPrChange>
                </w:rPr>
                <w:t>5</w:t>
              </w:r>
            </w:ins>
            <w:ins w:id="216" w:author="xuefei1" w:date="2018-10-08T09:15:13Z">
              <w:r>
                <w:rPr>
                  <w:rFonts w:hint="eastAsia" w:eastAsia="宋体"/>
                  <w:highlight w:val="none"/>
                  <w:lang w:val="en-US" w:eastAsia="zh-CN"/>
                  <w:rPrChange w:id="217" w:author="xuefei1" w:date="2018-09-26T15:46:33Z">
                    <w:rPr>
                      <w:rFonts w:hint="eastAsia" w:eastAsia="宋体"/>
                      <w:lang w:val="en-US" w:eastAsia="zh-CN"/>
                    </w:rPr>
                  </w:rPrChange>
                </w:rPr>
                <w:t>00</w:t>
              </w:r>
            </w:ins>
          </w:p>
        </w:tc>
      </w:tr>
    </w:tbl>
    <w:p>
      <w:pPr>
        <w:rPr>
          <w:rFonts w:cs="v3.8.0"/>
          <w:lang w:eastAsia="zh-CN"/>
        </w:rPr>
      </w:pPr>
    </w:p>
    <w:p>
      <w:pPr>
        <w:rPr>
          <w:lang w:eastAsia="zh-CN"/>
        </w:rPr>
      </w:pPr>
      <w:r>
        <w:rPr>
          <w:lang w:eastAsia="zh-CN"/>
        </w:rPr>
        <w:t xml:space="preserve">For a </w:t>
      </w:r>
      <w:r>
        <w:t xml:space="preserve">RIBs supporting operation in </w:t>
      </w:r>
      <w:r>
        <w:rPr>
          <w:i/>
        </w:rPr>
        <w:t>non-contiguous spectrum</w:t>
      </w:r>
      <w:r>
        <w:rPr>
          <w:lang w:eastAsia="zh-CN"/>
        </w:rPr>
        <w:t xml:space="preserve"> within any </w:t>
      </w:r>
      <w:r>
        <w:rPr>
          <w:i/>
          <w:lang w:eastAsia="zh-CN"/>
        </w:rPr>
        <w:t>operating band</w:t>
      </w:r>
      <w:r>
        <w:rPr>
          <w:lang w:eastAsia="zh-CN"/>
        </w:rPr>
        <w:t>, the OTA blocking requirements apply in addition inside any sub-block gap, in case the sub-block gap size is at least as wide as twice the interfering signal minimum offset in table 10.5.2.3-1. The interfering signal offset is defined relative to the sub-block edges inside the sub-block gap.</w:t>
      </w:r>
    </w:p>
    <w:p>
      <w:pPr>
        <w:pStyle w:val="58"/>
        <w:rPr>
          <w:rFonts w:eastAsia="宋体"/>
          <w:lang w:eastAsia="zh-CN"/>
        </w:rPr>
      </w:pPr>
      <w:r>
        <w:t xml:space="preserve">Table </w:t>
      </w:r>
      <w:r>
        <w:rPr>
          <w:rFonts w:eastAsia="宋体"/>
          <w:lang w:eastAsia="zh-CN"/>
        </w:rPr>
        <w:t>10.5.2.3</w:t>
      </w:r>
      <w:r>
        <w:t>-</w:t>
      </w:r>
      <w:r>
        <w:rPr>
          <w:rFonts w:eastAsia="宋体"/>
          <w:lang w:eastAsia="zh-CN"/>
        </w:rPr>
        <w:t>1</w:t>
      </w:r>
      <w:r>
        <w:t xml:space="preserve">: General OTA blocking requirement for </w:t>
      </w:r>
      <w:r>
        <w:rPr>
          <w:i/>
        </w:rPr>
        <w:t>BS type 2-O</w:t>
      </w:r>
    </w:p>
    <w:tbl>
      <w:tblPr>
        <w:tblStyle w:val="50"/>
        <w:tblW w:w="97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1983"/>
        <w:gridCol w:w="1767"/>
        <w:gridCol w:w="2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pPr>
            <w:r>
              <w:rPr>
                <w:rFonts w:hint="eastAsia"/>
                <w:i/>
              </w:rPr>
              <w:t>BS channel bandwidth</w:t>
            </w:r>
            <w:r>
              <w:t xml:space="preserve"> of the lowest</w:t>
            </w:r>
            <w:r>
              <w:rPr>
                <w:rFonts w:hint="eastAsia"/>
              </w:rPr>
              <w:t>/</w:t>
            </w:r>
            <w:r>
              <w: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t>OTA wanted signal mean power (dBm)</w:t>
            </w:r>
          </w:p>
        </w:tc>
        <w:tc>
          <w:tcPr>
            <w:tcW w:w="1983"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rPr>
                <w:rFonts w:cs="Arial"/>
              </w:rPr>
              <w:t>OTA interfering signal mean power (dBm)</w:t>
            </w:r>
          </w:p>
        </w:tc>
        <w:tc>
          <w:tcPr>
            <w:tcW w:w="1767"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pPr>
            <w:r>
              <w:t xml:space="preserve">OTA interfering signal centre frequency offset </w:t>
            </w:r>
          </w:p>
          <w:p>
            <w:pPr>
              <w:pStyle w:val="54"/>
              <w:tabs>
                <w:tab w:val="left" w:pos="540"/>
                <w:tab w:val="left" w:pos="1260"/>
                <w:tab w:val="left" w:pos="1800"/>
              </w:tabs>
              <w:rPr>
                <w:lang w:eastAsia="ja-JP"/>
              </w:rPr>
            </w:pPr>
            <w:r>
              <w:rPr>
                <w:rFonts w:cs="Arial"/>
              </w:rPr>
              <w:t>from the lower/upper Base Station RF Bandwidth edge or sub-block edge inside a sub-block gap</w:t>
            </w:r>
            <w:r>
              <w:t xml:space="preserve"> (MHz)</w:t>
            </w:r>
          </w:p>
        </w:tc>
        <w:tc>
          <w:tcPr>
            <w:tcW w:w="2258" w:type="dxa"/>
            <w:tcBorders>
              <w:top w:val="single" w:color="auto" w:sz="4" w:space="0"/>
              <w:left w:val="single" w:color="auto" w:sz="4" w:space="0"/>
              <w:bottom w:val="single" w:color="auto" w:sz="4" w:space="0"/>
              <w:right w:val="single" w:color="auto" w:sz="4" w:space="0"/>
            </w:tcBorders>
          </w:tcPr>
          <w:p>
            <w:pPr>
              <w:pStyle w:val="54"/>
              <w:tabs>
                <w:tab w:val="left" w:pos="540"/>
                <w:tab w:val="left" w:pos="1260"/>
                <w:tab w:val="left" w:pos="1800"/>
              </w:tabs>
              <w:rPr>
                <w:lang w:eastAsia="ja-JP"/>
              </w:rPr>
            </w:pPr>
            <w:r>
              <w:t>Type of OTA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t>50, 100, 200, 400</w:t>
            </w:r>
          </w:p>
        </w:tc>
        <w:tc>
          <w:tcPr>
            <w:tcW w:w="1792"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lang w:eastAsia="ja-JP"/>
              </w:rPr>
            </w:pPr>
            <w:r>
              <w:rPr>
                <w:rFonts w:cs="Arial"/>
              </w:rPr>
              <w:t>EIS</w:t>
            </w:r>
            <w:r>
              <w:rPr>
                <w:rFonts w:cs="Arial"/>
                <w:vertAlign w:val="subscript"/>
              </w:rPr>
              <w:t>REFSENS</w:t>
            </w:r>
            <w:r>
              <w:t xml:space="preserve"> + 6dB</w:t>
            </w:r>
          </w:p>
        </w:tc>
        <w:tc>
          <w:tcPr>
            <w:tcW w:w="1983"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cs="Arial"/>
              </w:rPr>
              <w:t>EIS</w:t>
            </w:r>
            <w:r>
              <w:rPr>
                <w:rFonts w:cs="Arial"/>
                <w:vertAlign w:val="subscript"/>
              </w:rPr>
              <w:t>REFSENS_50M</w:t>
            </w:r>
            <w:r>
              <w:t xml:space="preserve"> + 33dB</w:t>
            </w:r>
          </w:p>
        </w:tc>
        <w:tc>
          <w:tcPr>
            <w:tcW w:w="1767"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rPr>
                <w:rFonts w:eastAsia="宋体"/>
                <w:lang w:eastAsia="zh-CN"/>
              </w:rPr>
            </w:pPr>
            <w:r>
              <w:rPr>
                <w:rFonts w:cs="Arial"/>
              </w:rPr>
              <w:t>±</w:t>
            </w:r>
            <w:r>
              <w:t>75</w:t>
            </w:r>
          </w:p>
        </w:tc>
        <w:tc>
          <w:tcPr>
            <w:tcW w:w="2258" w:type="dxa"/>
            <w:tcBorders>
              <w:top w:val="single" w:color="auto" w:sz="4" w:space="0"/>
              <w:left w:val="single" w:color="auto" w:sz="4" w:space="0"/>
              <w:bottom w:val="single" w:color="auto" w:sz="4" w:space="0"/>
              <w:right w:val="single" w:color="auto" w:sz="4" w:space="0"/>
            </w:tcBorders>
          </w:tcPr>
          <w:p>
            <w:pPr>
              <w:pStyle w:val="55"/>
              <w:tabs>
                <w:tab w:val="left" w:pos="540"/>
                <w:tab w:val="left" w:pos="1260"/>
                <w:tab w:val="left" w:pos="1800"/>
              </w:tabs>
            </w:pPr>
            <w:r>
              <w:t xml:space="preserve">50 MHz </w:t>
            </w:r>
            <w:r>
              <w:rPr>
                <w:lang w:val="en-US"/>
              </w:rPr>
              <w:t xml:space="preserve">DFT-s-OFDM </w:t>
            </w:r>
            <w:r>
              <w:rPr>
                <w:rFonts w:hint="eastAsia" w:eastAsia="宋体"/>
                <w:lang w:eastAsia="zh-CN"/>
              </w:rPr>
              <w:t>NR</w:t>
            </w:r>
            <w:r>
              <w:t xml:space="preserve"> signal</w:t>
            </w:r>
          </w:p>
          <w:p>
            <w:pPr>
              <w:pStyle w:val="55"/>
              <w:tabs>
                <w:tab w:val="left" w:pos="540"/>
                <w:tab w:val="left" w:pos="1260"/>
                <w:tab w:val="left" w:pos="1800"/>
              </w:tabs>
              <w:rPr>
                <w:lang w:eastAsia="ja-JP"/>
              </w:rPr>
            </w:pPr>
            <w:r>
              <w:t>60 kHz SCS</w:t>
            </w:r>
            <w:r>
              <w:rPr>
                <w:rFonts w:cs="Arial"/>
              </w:rPr>
              <w:t>, 64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jc w:val="center"/>
        </w:trPr>
        <w:tc>
          <w:tcPr>
            <w:tcW w:w="9747" w:type="dxa"/>
            <w:gridSpan w:val="5"/>
            <w:tcBorders>
              <w:top w:val="single" w:color="auto" w:sz="4" w:space="0"/>
              <w:left w:val="single" w:color="auto" w:sz="4" w:space="0"/>
              <w:bottom w:val="single" w:color="auto" w:sz="4" w:space="0"/>
              <w:right w:val="single" w:color="auto" w:sz="4" w:space="0"/>
            </w:tcBorders>
          </w:tcPr>
          <w:p>
            <w:pPr>
              <w:pStyle w:val="69"/>
            </w:pPr>
            <w:r>
              <w:rPr>
                <w:rFonts w:eastAsia="宋体"/>
              </w:rPr>
              <w:t>NOTE:</w:t>
            </w:r>
            <w:r>
              <w:tab/>
            </w:r>
            <w:r>
              <w:t>EIS</w:t>
            </w:r>
            <w:r>
              <w:rPr>
                <w:vertAlign w:val="subscript"/>
              </w:rPr>
              <w:t>REFSENS</w:t>
            </w:r>
            <w:r>
              <w:t xml:space="preserve"> and EIS</w:t>
            </w:r>
            <w:r>
              <w:rPr>
                <w:vertAlign w:val="subscript"/>
              </w:rPr>
              <w:t>REFSENS_50M</w:t>
            </w:r>
            <w:r>
              <w:t xml:space="preserve"> are given in subclause 10.3.3.</w:t>
            </w:r>
          </w:p>
        </w:tc>
      </w:tr>
    </w:tbl>
    <w:p/>
    <w:p>
      <w:pPr>
        <w:pStyle w:val="3"/>
        <w:rPr>
          <w:del w:id="218" w:author="xuefei2" w:date="2018-10-10T14:58:47Z"/>
        </w:rPr>
      </w:pPr>
      <w:del w:id="219" w:author="xuefei2" w:date="2018-10-10T14:58:47Z">
        <w:bookmarkStart w:id="9" w:name="_Toc518862196"/>
        <w:r>
          <w:rPr/>
          <w:delText>10.8</w:delText>
        </w:r>
      </w:del>
      <w:del w:id="220" w:author="xuefei2" w:date="2018-10-10T14:58:47Z">
        <w:r>
          <w:rPr/>
          <w:tab/>
        </w:r>
      </w:del>
      <w:del w:id="221" w:author="xuefei2" w:date="2018-10-10T14:58:47Z">
        <w:r>
          <w:rPr/>
          <w:delText>OTA receiver intermodulation</w:delText>
        </w:r>
        <w:bookmarkEnd w:id="9"/>
      </w:del>
    </w:p>
    <w:p>
      <w:pPr>
        <w:pStyle w:val="4"/>
        <w:rPr>
          <w:del w:id="222" w:author="xuefei2" w:date="2018-10-10T14:58:47Z"/>
        </w:rPr>
      </w:pPr>
      <w:del w:id="223" w:author="xuefei2" w:date="2018-10-10T14:58:47Z">
        <w:bookmarkStart w:id="10" w:name="_Toc518862197"/>
        <w:r>
          <w:rPr/>
          <w:delText>10.8.1</w:delText>
        </w:r>
      </w:del>
      <w:del w:id="224" w:author="xuefei2" w:date="2018-10-10T14:58:47Z">
        <w:r>
          <w:rPr/>
          <w:tab/>
        </w:r>
      </w:del>
      <w:del w:id="225" w:author="xuefei2" w:date="2018-10-10T14:58:47Z">
        <w:r>
          <w:rPr/>
          <w:delText>General</w:delText>
        </w:r>
        <w:bookmarkEnd w:id="10"/>
      </w:del>
    </w:p>
    <w:p>
      <w:pPr>
        <w:rPr>
          <w:del w:id="226" w:author="xuefei2" w:date="2018-10-10T14:58:47Z"/>
        </w:rPr>
      </w:pPr>
      <w:del w:id="227" w:author="xuefei2" w:date="2018-10-10T14:58:47Z">
        <w:r>
          <w:rPr/>
          <w:delTex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delText>
        </w:r>
      </w:del>
      <w:del w:id="228" w:author="xuefei2" w:date="2018-10-10T14:58:47Z">
        <w:r>
          <w:rPr>
            <w:i/>
          </w:rPr>
          <w:delText>RIB</w:delText>
        </w:r>
      </w:del>
      <w:del w:id="229" w:author="xuefei2" w:date="2018-10-10T14:58:47Z">
        <w:r>
          <w:rPr/>
          <w:delText>.</w:delText>
        </w:r>
      </w:del>
    </w:p>
    <w:p>
      <w:pPr>
        <w:pStyle w:val="4"/>
        <w:rPr>
          <w:del w:id="230" w:author="xuefei2" w:date="2018-10-10T14:58:47Z"/>
        </w:rPr>
      </w:pPr>
      <w:del w:id="231" w:author="xuefei2" w:date="2018-10-10T14:58:47Z">
        <w:bookmarkStart w:id="11" w:name="_Toc518862198"/>
        <w:r>
          <w:rPr/>
          <w:delText>10.8.2</w:delText>
        </w:r>
      </w:del>
      <w:del w:id="232" w:author="xuefei2" w:date="2018-10-10T14:58:47Z">
        <w:r>
          <w:rPr/>
          <w:tab/>
        </w:r>
      </w:del>
      <w:del w:id="233" w:author="xuefei2" w:date="2018-10-10T14:58:47Z">
        <w:r>
          <w:rPr/>
          <w:delText xml:space="preserve">Minimum requirement for </w:delText>
        </w:r>
      </w:del>
      <w:del w:id="234" w:author="xuefei2" w:date="2018-10-10T14:58:47Z">
        <w:r>
          <w:rPr>
            <w:i/>
          </w:rPr>
          <w:delText>BS type 1-O</w:delText>
        </w:r>
        <w:bookmarkEnd w:id="11"/>
      </w:del>
    </w:p>
    <w:p>
      <w:pPr>
        <w:rPr>
          <w:del w:id="235" w:author="xuefei2" w:date="2018-10-10T14:58:47Z"/>
        </w:rPr>
      </w:pPr>
      <w:del w:id="236" w:author="xuefei2" w:date="2018-10-10T14:58:47Z">
        <w:r>
          <w:rPr/>
          <w:delText>The requirement shall apply at the RIB when the AoA of the incident wave of a received signal and the interfering signal are from the same direction, and:</w:delText>
        </w:r>
      </w:del>
    </w:p>
    <w:p>
      <w:pPr>
        <w:pStyle w:val="78"/>
        <w:rPr>
          <w:del w:id="237" w:author="xuefei2" w:date="2018-10-10T14:58:47Z"/>
        </w:rPr>
      </w:pPr>
      <w:del w:id="238" w:author="xuefei2" w:date="2018-10-10T14:58:47Z">
        <w:r>
          <w:rPr/>
          <w:delText>-</w:delText>
        </w:r>
      </w:del>
      <w:del w:id="239" w:author="xuefei2" w:date="2018-10-10T14:58:47Z">
        <w:r>
          <w:rPr/>
          <w:tab/>
        </w:r>
      </w:del>
      <w:del w:id="240" w:author="xuefei2" w:date="2018-10-10T14:58:47Z">
        <w:r>
          <w:rPr/>
          <w:delText xml:space="preserve">when the wanted signal is based on </w:delText>
        </w:r>
      </w:del>
      <w:del w:id="241" w:author="xuefei2" w:date="2018-10-10T14:58:47Z">
        <w:r>
          <w:rPr>
            <w:rFonts w:cs="Arial"/>
            <w:szCs w:val="18"/>
            <w:lang w:eastAsia="ja-JP"/>
          </w:rPr>
          <w:delText>EIS</w:delText>
        </w:r>
      </w:del>
      <w:del w:id="242" w:author="xuefei2" w:date="2018-10-10T14:58:47Z">
        <w:r>
          <w:rPr>
            <w:rFonts w:cs="Arial"/>
            <w:szCs w:val="18"/>
            <w:vertAlign w:val="subscript"/>
            <w:lang w:eastAsia="ja-JP"/>
          </w:rPr>
          <w:delText>REFSENS</w:delText>
        </w:r>
      </w:del>
      <w:del w:id="243" w:author="xuefei2" w:date="2018-10-10T14:58:47Z">
        <w:r>
          <w:rPr/>
          <w:delText xml:space="preserve">: the AoA of the incident wave of a received signal and the interfering signal are within the </w:delText>
        </w:r>
      </w:del>
      <w:del w:id="244" w:author="xuefei2" w:date="2018-10-10T14:58:47Z">
        <w:r>
          <w:rPr>
            <w:i/>
          </w:rPr>
          <w:delText>FR1 OTA REFSENS RoAoA.</w:delText>
        </w:r>
      </w:del>
    </w:p>
    <w:p>
      <w:pPr>
        <w:pStyle w:val="78"/>
        <w:rPr>
          <w:del w:id="245" w:author="xuefei2" w:date="2018-10-10T14:58:47Z"/>
        </w:rPr>
      </w:pPr>
      <w:del w:id="246" w:author="xuefei2" w:date="2018-10-10T14:58:47Z">
        <w:r>
          <w:rPr/>
          <w:delText>-</w:delText>
        </w:r>
      </w:del>
      <w:del w:id="247" w:author="xuefei2" w:date="2018-10-10T14:58:47Z">
        <w:r>
          <w:rPr/>
          <w:tab/>
        </w:r>
      </w:del>
      <w:del w:id="248" w:author="xuefei2" w:date="2018-10-10T14:58:47Z">
        <w:r>
          <w:rPr/>
          <w:delText xml:space="preserve">when the wanted signal is based on </w:delText>
        </w:r>
      </w:del>
      <w:del w:id="249" w:author="xuefei2" w:date="2018-10-10T14:58:47Z">
        <w:r>
          <w:rPr>
            <w:rFonts w:cs="Arial"/>
            <w:szCs w:val="18"/>
            <w:lang w:eastAsia="ja-JP"/>
          </w:rPr>
          <w:delText>EIS</w:delText>
        </w:r>
      </w:del>
      <w:del w:id="250" w:author="xuefei2" w:date="2018-10-10T14:58:47Z">
        <w:r>
          <w:rPr>
            <w:rFonts w:cs="Arial"/>
            <w:szCs w:val="18"/>
            <w:vertAlign w:val="subscript"/>
            <w:lang w:eastAsia="ja-JP"/>
          </w:rPr>
          <w:delText>minSENS</w:delText>
        </w:r>
      </w:del>
      <w:del w:id="251" w:author="xuefei2" w:date="2018-10-10T14:58:47Z">
        <w:r>
          <w:rPr/>
          <w:delText xml:space="preserve">: the AoA of the incident wave of a received signal and the interfering signal are within the </w:delText>
        </w:r>
      </w:del>
      <w:del w:id="252" w:author="xuefei2" w:date="2018-10-10T14:58:47Z">
        <w:r>
          <w:rPr>
            <w:i/>
          </w:rPr>
          <w:delText>minSENS RoAoA</w:delText>
        </w:r>
      </w:del>
      <w:del w:id="253" w:author="xuefei2" w:date="2018-10-10T14:58:47Z">
        <w:r>
          <w:rPr/>
          <w:delText>.</w:delText>
        </w:r>
      </w:del>
    </w:p>
    <w:p>
      <w:pPr>
        <w:rPr>
          <w:del w:id="254" w:author="xuefei2" w:date="2018-10-10T14:58:47Z"/>
        </w:rPr>
      </w:pPr>
      <w:del w:id="255" w:author="xuefei2" w:date="2018-10-10T14:58:47Z">
        <w:r>
          <w:rPr/>
          <w:delText xml:space="preserve">The wanted and interfering signals apply to each supported polarization, under the assumption of polarization match. </w:delText>
        </w:r>
      </w:del>
    </w:p>
    <w:p>
      <w:pPr>
        <w:rPr>
          <w:del w:id="256" w:author="xuefei2" w:date="2018-10-10T14:58:47Z"/>
        </w:rPr>
      </w:pPr>
      <w:del w:id="257" w:author="xuefei2" w:date="2018-10-10T14:58:47Z">
        <w:r>
          <w:rPr/>
          <w:delText>For NR, the throughput</w:delText>
        </w:r>
      </w:del>
      <w:del w:id="258" w:author="xuefei2" w:date="2018-10-10T14:58:47Z">
        <w:r>
          <w:rPr>
            <w:vertAlign w:val="subscript"/>
          </w:rPr>
          <w:delText xml:space="preserve"> </w:delText>
        </w:r>
      </w:del>
      <w:del w:id="259" w:author="xuefei2" w:date="2018-10-10T14:58:47Z">
        <w:r>
          <w:rPr/>
          <w:delText>shall be ≥ 95% of the maximum throughput of the reference measurement channel, with a wanted signal at the assigned channel frequency and two interfering signals at the RIB. with the conditions specified in tables 10.8.2-1 and 10.8.2-2 for intermodulation performance and in tables 10.8.2-3 and</w:delText>
        </w:r>
      </w:del>
      <w:del w:id="260" w:author="xuefei2" w:date="2018-10-10T14:58:47Z">
        <w:r>
          <w:rPr>
            <w:lang w:eastAsia="zh-CN"/>
          </w:rPr>
          <w:delText xml:space="preserve"> 10.8.2-4</w:delText>
        </w:r>
      </w:del>
      <w:del w:id="261" w:author="xuefei2" w:date="2018-10-10T14:58:47Z">
        <w:r>
          <w:rPr>
            <w:rFonts w:hint="eastAsia"/>
            <w:lang w:eastAsia="zh-CN"/>
          </w:rPr>
          <w:delText xml:space="preserve"> </w:delText>
        </w:r>
      </w:del>
      <w:del w:id="262" w:author="xuefei2" w:date="2018-10-10T14:58:47Z">
        <w:r>
          <w:rPr/>
          <w:delText xml:space="preserve">for narrowband intermodulation performance. </w:delText>
        </w:r>
      </w:del>
    </w:p>
    <w:p>
      <w:pPr>
        <w:rPr>
          <w:del w:id="263" w:author="xuefei2" w:date="2018-10-10T14:58:47Z"/>
          <w:rFonts w:eastAsia="Osaka"/>
        </w:rPr>
      </w:pPr>
      <w:del w:id="264" w:author="xuefei2" w:date="2018-10-10T14:58:47Z">
        <w:r>
          <w:rPr>
            <w:rFonts w:eastAsia="Osaka"/>
          </w:rPr>
          <w:delText>The reference measurement channel for the wanted signal is identified in table 10.3.2-1, table 10.3.2-2</w:delText>
        </w:r>
      </w:del>
      <w:del w:id="265" w:author="xuefei2" w:date="2018-10-10T14:58:47Z">
        <w:r>
          <w:rPr>
            <w:lang w:eastAsia="zh-CN"/>
          </w:rPr>
          <w:delText xml:space="preserve"> and </w:delText>
        </w:r>
      </w:del>
      <w:del w:id="266" w:author="xuefei2" w:date="2018-10-10T14:58:47Z">
        <w:r>
          <w:rPr>
            <w:rFonts w:hint="eastAsia"/>
            <w:lang w:eastAsia="zh-CN"/>
          </w:rPr>
          <w:delText>table 10.3.</w:delText>
        </w:r>
      </w:del>
      <w:del w:id="267" w:author="xuefei2" w:date="2018-10-10T14:58:47Z">
        <w:r>
          <w:rPr>
            <w:lang w:eastAsia="zh-CN"/>
          </w:rPr>
          <w:delText>2</w:delText>
        </w:r>
      </w:del>
      <w:del w:id="268" w:author="xuefei2" w:date="2018-10-10T14:58:47Z">
        <w:r>
          <w:rPr>
            <w:rFonts w:hint="eastAsia"/>
            <w:lang w:eastAsia="zh-CN"/>
          </w:rPr>
          <w:delText>-3</w:delText>
        </w:r>
      </w:del>
      <w:del w:id="269" w:author="xuefei2" w:date="2018-10-10T14:58:47Z">
        <w:r>
          <w:rPr>
            <w:lang w:eastAsia="zh-CN"/>
          </w:rPr>
          <w:delText xml:space="preserve"> f</w:delText>
        </w:r>
      </w:del>
      <w:del w:id="270" w:author="xuefei2" w:date="2018-10-10T14:58:47Z">
        <w:r>
          <w:rPr>
            <w:rFonts w:eastAsia="Osaka"/>
          </w:rPr>
          <w:delText xml:space="preserve">or each </w:delText>
        </w:r>
      </w:del>
      <w:del w:id="271" w:author="xuefei2" w:date="2018-10-10T14:58:47Z">
        <w:r>
          <w:rPr>
            <w:rFonts w:eastAsia="Osaka"/>
            <w:i/>
          </w:rPr>
          <w:delText>BS channel bandwidth</w:delText>
        </w:r>
      </w:del>
      <w:del w:id="272" w:author="xuefei2" w:date="2018-10-10T14:58:47Z">
        <w:r>
          <w:rPr>
            <w:rFonts w:eastAsia="Osaka"/>
          </w:rPr>
          <w:delText xml:space="preserve"> and further specified in annex A. The characteristics of the interfering signal is further specified in annex D.</w:delText>
        </w:r>
      </w:del>
    </w:p>
    <w:p>
      <w:pPr>
        <w:rPr>
          <w:del w:id="273" w:author="xuefei2" w:date="2018-10-10T14:58:47Z"/>
          <w:rFonts w:eastAsia="Osaka"/>
          <w:lang w:val="en-US"/>
        </w:rPr>
      </w:pPr>
      <w:del w:id="274" w:author="xuefei2" w:date="2018-10-10T14:58:47Z">
        <w:r>
          <w:rPr>
            <w:rFonts w:eastAsia="Osaka"/>
            <w:lang w:val="en-US"/>
          </w:rPr>
          <w:delText xml:space="preserve">The subcarrier spacing for the modulated interfering signal shall be the same as the subcarrier spacing for the wanted signal, except for the case of wanted signal subcarrier spacing 60kHz and BS </w:delText>
        </w:r>
      </w:del>
      <w:del w:id="275" w:author="xuefei2" w:date="2018-10-10T14:58:47Z">
        <w:r>
          <w:rPr>
            <w:rFonts w:eastAsia="Osaka"/>
            <w:i/>
            <w:lang w:val="en-US"/>
          </w:rPr>
          <w:delText>BS channel bandwidth</w:delText>
        </w:r>
      </w:del>
      <w:del w:id="276" w:author="xuefei2" w:date="2018-10-10T14:58:47Z">
        <w:r>
          <w:rPr>
            <w:rFonts w:eastAsia="Osaka"/>
            <w:lang w:val="en-US"/>
          </w:rPr>
          <w:delText xml:space="preserve"> &lt;=20MHz, for which the subcarrier spacing of the interfering signal should be 30kHz.</w:delText>
        </w:r>
      </w:del>
    </w:p>
    <w:p>
      <w:pPr>
        <w:rPr>
          <w:del w:id="277" w:author="xuefei2" w:date="2018-10-10T14:58:47Z"/>
          <w:rFonts w:eastAsia="Osaka"/>
        </w:rPr>
      </w:pPr>
      <w:del w:id="278" w:author="xuefei2" w:date="2018-10-10T14:58:47Z">
        <w:r>
          <w:rPr>
            <w:rFonts w:eastAsia="Osaka"/>
          </w:rPr>
          <w:delText xml:space="preserve">The receiver intermodulation requirement is applicable outside the </w:delText>
        </w:r>
      </w:del>
      <w:del w:id="279" w:author="xuefei2" w:date="2018-10-10T14:58:47Z">
        <w:r>
          <w:rPr>
            <w:rFonts w:hint="eastAsia"/>
            <w:lang w:eastAsia="zh-CN"/>
          </w:rPr>
          <w:delText xml:space="preserve">Base Station </w:delText>
        </w:r>
      </w:del>
      <w:del w:id="280" w:author="xuefei2" w:date="2018-10-10T14:58:47Z">
        <w:r>
          <w:rPr>
            <w:rFonts w:eastAsia="Osaka"/>
          </w:rPr>
          <w:delText>RF Bandwidth</w:delText>
        </w:r>
      </w:del>
      <w:del w:id="281" w:author="xuefei2" w:date="2018-10-10T14:58:47Z">
        <w:r>
          <w:rPr>
            <w:rFonts w:hint="eastAsia"/>
            <w:lang w:eastAsia="zh-CN"/>
          </w:rPr>
          <w:delText xml:space="preserve"> </w:delText>
        </w:r>
      </w:del>
      <w:del w:id="282" w:author="xuefei2" w:date="2018-10-10T14:58:47Z">
        <w:r>
          <w:rPr>
            <w:lang w:eastAsia="zh-CN"/>
          </w:rPr>
          <w:delText xml:space="preserve">or Radio Bandwidth </w:delText>
        </w:r>
      </w:del>
      <w:del w:id="283" w:author="xuefei2" w:date="2018-10-10T14:58:47Z">
        <w:r>
          <w:rPr>
            <w:rFonts w:hint="eastAsia"/>
            <w:lang w:eastAsia="zh-CN"/>
          </w:rPr>
          <w:delText>edges</w:delText>
        </w:r>
      </w:del>
      <w:del w:id="284" w:author="xuefei2" w:date="2018-10-10T14:58:47Z">
        <w:r>
          <w:rPr>
            <w:rFonts w:eastAsia="Osaka"/>
          </w:rPr>
          <w:delText xml:space="preserve">. The interfering signal offset is defined relative to the Base Station RF Bandwidth edges </w:delText>
        </w:r>
      </w:del>
      <w:del w:id="285" w:author="xuefei2" w:date="2018-10-10T14:58:47Z">
        <w:r>
          <w:rPr>
            <w:lang w:eastAsia="zh-CN"/>
          </w:rPr>
          <w:delText xml:space="preserve">or Radio Bandwidth </w:delText>
        </w:r>
      </w:del>
      <w:del w:id="286" w:author="xuefei2" w:date="2018-10-10T14:58:47Z">
        <w:r>
          <w:rPr>
            <w:rFonts w:eastAsia="Osaka"/>
          </w:rPr>
          <w:delText>edges.</w:delText>
        </w:r>
      </w:del>
    </w:p>
    <w:p>
      <w:pPr>
        <w:rPr>
          <w:del w:id="287" w:author="xuefei2" w:date="2018-10-10T14:58:47Z"/>
        </w:rPr>
      </w:pPr>
      <w:del w:id="288" w:author="xuefei2" w:date="2018-10-10T14:58:47Z">
        <w:r>
          <w:rPr/>
          <w:delText xml:space="preserve">For a RIBs supporting operation in non-contiguous spectrum within any </w:delText>
        </w:r>
      </w:del>
      <w:del w:id="289" w:author="xuefei2" w:date="2018-10-10T14:58:47Z">
        <w:r>
          <w:rPr>
            <w:i/>
          </w:rPr>
          <w:delText>operating band</w:delText>
        </w:r>
      </w:del>
      <w:del w:id="290" w:author="xuefei2" w:date="2018-10-10T14:58:47Z">
        <w:r>
          <w:rPr/>
          <w:delText xml:space="preserve">, the narrowband intermodulation requirement shall apply in addition inside any sub-block gap in case the sub-block gap is at least as wide as the </w:delText>
        </w:r>
      </w:del>
      <w:del w:id="291" w:author="xuefei2" w:date="2018-10-10T14:58:47Z">
        <w:r>
          <w:rPr>
            <w:i/>
          </w:rPr>
          <w:delText>BS channel bandwidth</w:delText>
        </w:r>
      </w:del>
      <w:del w:id="292" w:author="xuefei2" w:date="2018-10-10T14:58:47Z">
        <w:r>
          <w:rPr/>
          <w:delText xml:space="preserve"> of the NR interfering signal in tables 10.8.2-2 and 10.8.2-4. The interfering signal offset is defined relative to the sub-block edges inside the sub-block gap.</w:delText>
        </w:r>
      </w:del>
    </w:p>
    <w:p>
      <w:pPr>
        <w:rPr>
          <w:del w:id="293" w:author="xuefei2" w:date="2018-10-10T14:58:47Z"/>
        </w:rPr>
      </w:pPr>
      <w:del w:id="294" w:author="xuefei2" w:date="2018-10-10T14:58:47Z">
        <w:r>
          <w:rPr/>
          <w:delText xml:space="preserve">[For </w:delText>
        </w:r>
      </w:del>
      <w:del w:id="295" w:author="xuefei2" w:date="2018-10-10T14:58:47Z">
        <w:r>
          <w:rPr>
            <w:i/>
          </w:rPr>
          <w:delText>multi-band RIBs</w:delText>
        </w:r>
      </w:del>
      <w:del w:id="296" w:author="xuefei2" w:date="2018-10-10T14:58:47Z">
        <w:r>
          <w:rPr/>
          <w:delText>, the intermodulation requirement shall apply in addition inside any Inter RF Bandwidth gap, in case the gap size is at least twice as wide as the E-UTRA interfering signal centre frequency offset from the Base Station RF Bandwidth edge.]</w:delText>
        </w:r>
      </w:del>
    </w:p>
    <w:p>
      <w:pPr>
        <w:rPr>
          <w:del w:id="297" w:author="xuefei2" w:date="2018-10-10T14:58:47Z"/>
        </w:rPr>
      </w:pPr>
      <w:del w:id="298" w:author="xuefei2" w:date="2018-10-10T14:58:47Z">
        <w:r>
          <w:rPr/>
          <w:delText xml:space="preserve">[For </w:delText>
        </w:r>
      </w:del>
      <w:del w:id="299" w:author="xuefei2" w:date="2018-10-10T14:58:47Z">
        <w:r>
          <w:rPr>
            <w:i/>
          </w:rPr>
          <w:delText>multi-band RIBs</w:delText>
        </w:r>
      </w:del>
      <w:del w:id="300" w:author="xuefei2" w:date="2018-10-10T14:58:47Z">
        <w:r>
          <w:rPr/>
          <w:delText>, the narrowband intermodulation requirement shall apply in addition inside any Inter RF Bandwidth gap in case the gap size is at least as wide as the E-UTRA interfering signal in tables 10.8.2-2 and 10.8.2-4. The interfering signal offset is defined relative to the Base Station RF Bandwidth edges inside the Inter RF Bandwidth gap.]</w:delText>
        </w:r>
      </w:del>
    </w:p>
    <w:p>
      <w:pPr>
        <w:pStyle w:val="58"/>
        <w:rPr>
          <w:del w:id="301" w:author="xuefei2" w:date="2018-10-10T14:58:47Z"/>
        </w:rPr>
      </w:pPr>
      <w:del w:id="302" w:author="xuefei2" w:date="2018-10-10T14:58:47Z">
        <w:r>
          <w:rPr/>
          <w:delText>Table 10.8.2-1: General intermodulation requirement</w:delText>
        </w:r>
      </w:del>
    </w:p>
    <w:tbl>
      <w:tblPr>
        <w:tblStyle w:val="50"/>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303" w:author="xuefei2" w:date="2018-10-10T14:58:47Z"/>
        </w:trPr>
        <w:tc>
          <w:tcPr>
            <w:tcW w:w="1737" w:type="dxa"/>
            <w:shd w:val="clear" w:color="auto" w:fill="auto"/>
          </w:tcPr>
          <w:p>
            <w:pPr>
              <w:pStyle w:val="54"/>
              <w:rPr>
                <w:del w:id="304" w:author="xuefei2" w:date="2018-10-10T14:58:47Z"/>
              </w:rPr>
            </w:pPr>
            <w:del w:id="305" w:author="xuefei2" w:date="2018-10-10T14:58:47Z">
              <w:r>
                <w:rPr/>
                <w:delText>BS class</w:delText>
              </w:r>
            </w:del>
          </w:p>
        </w:tc>
        <w:tc>
          <w:tcPr>
            <w:tcW w:w="2376" w:type="dxa"/>
            <w:shd w:val="clear" w:color="auto" w:fill="auto"/>
          </w:tcPr>
          <w:p>
            <w:pPr>
              <w:pStyle w:val="54"/>
              <w:rPr>
                <w:del w:id="306" w:author="xuefei2" w:date="2018-10-10T14:58:47Z"/>
              </w:rPr>
            </w:pPr>
            <w:del w:id="307" w:author="xuefei2" w:date="2018-10-10T14:58:47Z">
              <w:r>
                <w:rPr/>
                <w:delText>Wanted Signal mean power (dBm)</w:delText>
              </w:r>
            </w:del>
          </w:p>
        </w:tc>
        <w:tc>
          <w:tcPr>
            <w:tcW w:w="2216" w:type="dxa"/>
            <w:shd w:val="clear" w:color="auto" w:fill="auto"/>
          </w:tcPr>
          <w:p>
            <w:pPr>
              <w:pStyle w:val="54"/>
              <w:rPr>
                <w:del w:id="308" w:author="xuefei2" w:date="2018-10-10T14:58:47Z"/>
              </w:rPr>
            </w:pPr>
            <w:del w:id="309" w:author="xuefei2" w:date="2018-10-10T14:58:47Z">
              <w:r>
                <w:rPr/>
                <w:delText>Mean power of interfering signals (dBm)</w:delText>
              </w:r>
            </w:del>
          </w:p>
        </w:tc>
        <w:tc>
          <w:tcPr>
            <w:tcW w:w="1973" w:type="dxa"/>
            <w:shd w:val="clear" w:color="auto" w:fill="auto"/>
          </w:tcPr>
          <w:p>
            <w:pPr>
              <w:pStyle w:val="54"/>
              <w:rPr>
                <w:del w:id="310" w:author="xuefei2" w:date="2018-10-10T14:58:47Z"/>
              </w:rPr>
            </w:pPr>
            <w:del w:id="311" w:author="xuefei2" w:date="2018-10-10T14:58:47Z">
              <w:r>
                <w:rPr/>
                <w:delText>Type of interfering signal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312" w:author="xuefei2" w:date="2018-10-10T14:58:47Z"/>
        </w:trPr>
        <w:tc>
          <w:tcPr>
            <w:tcW w:w="1737" w:type="dxa"/>
            <w:vMerge w:val="restart"/>
            <w:shd w:val="clear" w:color="auto" w:fill="auto"/>
          </w:tcPr>
          <w:p>
            <w:pPr>
              <w:pStyle w:val="55"/>
              <w:rPr>
                <w:del w:id="313" w:author="xuefei2" w:date="2018-10-10T14:58:47Z"/>
              </w:rPr>
            </w:pPr>
            <w:del w:id="314" w:author="xuefei2" w:date="2018-10-10T14:58:47Z">
              <w:r>
                <w:rPr/>
                <w:delText>Wide Area BS</w:delText>
              </w:r>
            </w:del>
          </w:p>
        </w:tc>
        <w:tc>
          <w:tcPr>
            <w:tcW w:w="2376" w:type="dxa"/>
            <w:shd w:val="clear" w:color="auto" w:fill="auto"/>
          </w:tcPr>
          <w:p>
            <w:pPr>
              <w:pStyle w:val="55"/>
              <w:rPr>
                <w:del w:id="315" w:author="xuefei2" w:date="2018-10-10T14:58:47Z"/>
              </w:rPr>
            </w:pPr>
            <w:del w:id="316" w:author="xuefei2" w:date="2018-10-10T14:58:47Z">
              <w:r>
                <w:rPr/>
                <w:delText>EIS</w:delText>
              </w:r>
            </w:del>
            <w:del w:id="317" w:author="xuefei2" w:date="2018-10-10T14:58:47Z">
              <w:r>
                <w:rPr>
                  <w:vertAlign w:val="subscript"/>
                </w:rPr>
                <w:delText>REFSENS</w:delText>
              </w:r>
            </w:del>
            <w:del w:id="318" w:author="xuefei2" w:date="2018-10-10T14:58:47Z">
              <w:r>
                <w:rPr/>
                <w:delText xml:space="preserve"> + 6 dB </w:delText>
              </w:r>
            </w:del>
          </w:p>
        </w:tc>
        <w:tc>
          <w:tcPr>
            <w:tcW w:w="2216" w:type="dxa"/>
            <w:shd w:val="clear" w:color="auto" w:fill="auto"/>
            <w:vAlign w:val="center"/>
          </w:tcPr>
          <w:p>
            <w:pPr>
              <w:pStyle w:val="55"/>
              <w:rPr>
                <w:del w:id="319" w:author="xuefei2" w:date="2018-10-10T14:58:47Z"/>
              </w:rPr>
            </w:pPr>
            <w:del w:id="320" w:author="xuefei2" w:date="2018-10-10T14:58:47Z">
              <w:r>
                <w:rPr/>
                <w:delText xml:space="preserve">-52  </w:delText>
              </w:r>
            </w:del>
            <w:del w:id="321" w:author="xuefei2" w:date="2018-10-10T14:58:47Z">
              <w:r>
                <w:rPr>
                  <w:lang w:val="en-US"/>
                </w:rPr>
                <w:delText>+</w:delText>
              </w:r>
            </w:del>
            <w:ins w:id="322" w:author="xuefei1" w:date="2018-10-08T09:16:31Z">
              <w:del w:id="323" w:author="xuefei2" w:date="2018-10-10T14:58:47Z">
                <w:r>
                  <w:rPr>
                    <w:rFonts w:hint="eastAsia" w:eastAsia="宋体"/>
                    <w:lang w:val="en-US" w:eastAsia="zh-CN"/>
                  </w:rPr>
                  <w:delText>-</w:delText>
                </w:r>
              </w:del>
            </w:ins>
            <w:del w:id="324" w:author="xuefei2" w:date="2018-10-10T14:58:47Z">
              <w:r>
                <w:rPr/>
                <w:delText xml:space="preserve"> </w:delText>
              </w:r>
            </w:del>
            <w:del w:id="325" w:author="xuefei2" w:date="2018-10-10T14:58:47Z">
              <w:r>
                <w:rPr>
                  <w:rFonts w:cs="Arial"/>
                </w:rPr>
                <w:delText>Δ</w:delText>
              </w:r>
            </w:del>
            <w:del w:id="326" w:author="xuefei2" w:date="2018-10-10T14:58:47Z">
              <w:r>
                <w:rPr>
                  <w:rFonts w:cs="Arial"/>
                  <w:vertAlign w:val="subscript"/>
                </w:rPr>
                <w:delText>OTAREFSENS</w:delText>
              </w:r>
            </w:del>
          </w:p>
        </w:tc>
        <w:tc>
          <w:tcPr>
            <w:tcW w:w="1973" w:type="dxa"/>
            <w:vMerge w:val="restart"/>
            <w:shd w:val="clear" w:color="auto" w:fill="auto"/>
            <w:vAlign w:val="center"/>
          </w:tcPr>
          <w:p>
            <w:pPr>
              <w:pStyle w:val="55"/>
              <w:rPr>
                <w:del w:id="327" w:author="xuefei2" w:date="2018-10-10T14:58:47Z"/>
              </w:rPr>
            </w:pPr>
            <w:del w:id="328" w:author="xuefei2" w:date="2018-10-10T14:58:47Z">
              <w:r>
                <w:rPr/>
                <w:delText>See Table 10.8.2-2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329" w:author="xuefei2" w:date="2018-10-10T14:58:47Z"/>
        </w:trPr>
        <w:tc>
          <w:tcPr>
            <w:tcW w:w="1737" w:type="dxa"/>
            <w:vMerge w:val="continue"/>
            <w:shd w:val="clear" w:color="auto" w:fill="auto"/>
          </w:tcPr>
          <w:p>
            <w:pPr>
              <w:pStyle w:val="55"/>
              <w:rPr>
                <w:del w:id="330" w:author="xuefei2" w:date="2018-10-10T14:58:47Z"/>
              </w:rPr>
            </w:pPr>
          </w:p>
        </w:tc>
        <w:tc>
          <w:tcPr>
            <w:tcW w:w="2376" w:type="dxa"/>
            <w:shd w:val="clear" w:color="auto" w:fill="auto"/>
          </w:tcPr>
          <w:p>
            <w:pPr>
              <w:pStyle w:val="55"/>
              <w:rPr>
                <w:del w:id="331" w:author="xuefei2" w:date="2018-10-10T14:58:47Z"/>
              </w:rPr>
            </w:pPr>
            <w:del w:id="332" w:author="xuefei2" w:date="2018-10-10T14:58:47Z">
              <w:r>
                <w:rPr/>
                <w:delText>EIS</w:delText>
              </w:r>
            </w:del>
            <w:del w:id="333" w:author="xuefei2" w:date="2018-10-10T14:58:47Z">
              <w:r>
                <w:rPr>
                  <w:vertAlign w:val="subscript"/>
                </w:rPr>
                <w:delText>minSENS</w:delText>
              </w:r>
            </w:del>
            <w:del w:id="334" w:author="xuefei2" w:date="2018-10-10T14:58:47Z">
              <w:r>
                <w:rPr/>
                <w:delText xml:space="preserve"> + 6 dB </w:delText>
              </w:r>
            </w:del>
          </w:p>
        </w:tc>
        <w:tc>
          <w:tcPr>
            <w:tcW w:w="2216" w:type="dxa"/>
            <w:shd w:val="clear" w:color="auto" w:fill="auto"/>
            <w:vAlign w:val="center"/>
          </w:tcPr>
          <w:p>
            <w:pPr>
              <w:pStyle w:val="55"/>
              <w:rPr>
                <w:del w:id="335" w:author="xuefei2" w:date="2018-10-10T14:58:47Z"/>
              </w:rPr>
            </w:pPr>
            <w:del w:id="336" w:author="xuefei2" w:date="2018-10-10T14:58:47Z">
              <w:r>
                <w:rPr/>
                <w:delText xml:space="preserve">-52  </w:delText>
              </w:r>
            </w:del>
            <w:del w:id="337" w:author="xuefei2" w:date="2018-10-10T14:58:47Z">
              <w:r>
                <w:rPr>
                  <w:lang w:val="en-US"/>
                </w:rPr>
                <w:delText>+</w:delText>
              </w:r>
            </w:del>
            <w:ins w:id="338" w:author="xuefei1" w:date="2018-10-08T09:16:34Z">
              <w:del w:id="339" w:author="xuefei2" w:date="2018-10-10T14:58:47Z">
                <w:r>
                  <w:rPr>
                    <w:rFonts w:hint="eastAsia" w:eastAsia="宋体"/>
                    <w:lang w:val="en-US" w:eastAsia="zh-CN"/>
                  </w:rPr>
                  <w:delText>-</w:delText>
                </w:r>
              </w:del>
            </w:ins>
            <w:del w:id="340" w:author="xuefei2" w:date="2018-10-10T14:58:47Z">
              <w:r>
                <w:rPr/>
                <w:delText xml:space="preserve"> </w:delText>
              </w:r>
            </w:del>
            <w:del w:id="341" w:author="xuefei2" w:date="2018-10-10T14:58:47Z">
              <w:r>
                <w:rPr>
                  <w:rFonts w:cs="Arial"/>
                </w:rPr>
                <w:delText>Δ</w:delText>
              </w:r>
            </w:del>
            <w:del w:id="342" w:author="xuefei2" w:date="2018-10-10T14:58:47Z">
              <w:r>
                <w:rPr>
                  <w:rFonts w:cs="Arial"/>
                  <w:vertAlign w:val="subscript"/>
                </w:rPr>
                <w:delText>minSENS</w:delText>
              </w:r>
            </w:del>
          </w:p>
        </w:tc>
        <w:tc>
          <w:tcPr>
            <w:tcW w:w="1973" w:type="dxa"/>
            <w:vMerge w:val="continue"/>
            <w:shd w:val="clear" w:color="auto" w:fill="auto"/>
            <w:vAlign w:val="center"/>
          </w:tcPr>
          <w:p>
            <w:pPr>
              <w:pStyle w:val="55"/>
              <w:rPr>
                <w:del w:id="343" w:author="xuefei2" w:date="2018-10-10T14:5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344" w:author="xuefei2" w:date="2018-10-10T14:58:47Z"/>
        </w:trPr>
        <w:tc>
          <w:tcPr>
            <w:tcW w:w="1737" w:type="dxa"/>
            <w:vMerge w:val="restart"/>
            <w:shd w:val="clear" w:color="auto" w:fill="auto"/>
          </w:tcPr>
          <w:p>
            <w:pPr>
              <w:pStyle w:val="55"/>
              <w:rPr>
                <w:del w:id="345" w:author="xuefei2" w:date="2018-10-10T14:58:47Z"/>
              </w:rPr>
            </w:pPr>
            <w:del w:id="346" w:author="xuefei2" w:date="2018-10-10T14:58:47Z">
              <w:r>
                <w:rPr/>
                <w:delText>Medium Range BS</w:delText>
              </w:r>
            </w:del>
          </w:p>
        </w:tc>
        <w:tc>
          <w:tcPr>
            <w:tcW w:w="2376" w:type="dxa"/>
            <w:shd w:val="clear" w:color="auto" w:fill="auto"/>
          </w:tcPr>
          <w:p>
            <w:pPr>
              <w:pStyle w:val="55"/>
              <w:rPr>
                <w:del w:id="347" w:author="xuefei2" w:date="2018-10-10T14:58:47Z"/>
              </w:rPr>
            </w:pPr>
            <w:del w:id="348" w:author="xuefei2" w:date="2018-10-10T14:58:47Z">
              <w:r>
                <w:rPr/>
                <w:delText>EIS</w:delText>
              </w:r>
            </w:del>
            <w:del w:id="349" w:author="xuefei2" w:date="2018-10-10T14:58:47Z">
              <w:r>
                <w:rPr>
                  <w:vertAlign w:val="subscript"/>
                </w:rPr>
                <w:delText>REFSENS</w:delText>
              </w:r>
            </w:del>
            <w:del w:id="350" w:author="xuefei2" w:date="2018-10-10T14:58:47Z">
              <w:r>
                <w:rPr/>
                <w:delText xml:space="preserve"> + 6 dB</w:delText>
              </w:r>
            </w:del>
          </w:p>
        </w:tc>
        <w:tc>
          <w:tcPr>
            <w:tcW w:w="2216" w:type="dxa"/>
            <w:shd w:val="clear" w:color="auto" w:fill="auto"/>
            <w:vAlign w:val="center"/>
          </w:tcPr>
          <w:p>
            <w:pPr>
              <w:pStyle w:val="55"/>
              <w:rPr>
                <w:del w:id="351" w:author="xuefei2" w:date="2018-10-10T14:58:47Z"/>
              </w:rPr>
            </w:pPr>
            <w:del w:id="352" w:author="xuefei2" w:date="2018-10-10T14:58:47Z">
              <w:r>
                <w:rPr/>
                <w:delText xml:space="preserve">-47 </w:delText>
              </w:r>
            </w:del>
            <w:del w:id="353" w:author="xuefei2" w:date="2018-10-10T14:58:47Z">
              <w:r>
                <w:rPr>
                  <w:lang w:val="en-US"/>
                </w:rPr>
                <w:delText>+</w:delText>
              </w:r>
            </w:del>
            <w:ins w:id="354" w:author="xuefei1" w:date="2018-10-08T09:16:37Z">
              <w:del w:id="355" w:author="xuefei2" w:date="2018-10-10T14:58:47Z">
                <w:r>
                  <w:rPr>
                    <w:rFonts w:hint="eastAsia" w:eastAsia="宋体"/>
                    <w:lang w:val="en-US" w:eastAsia="zh-CN"/>
                  </w:rPr>
                  <w:delText>-</w:delText>
                </w:r>
              </w:del>
            </w:ins>
            <w:del w:id="356" w:author="xuefei2" w:date="2018-10-10T14:58:47Z">
              <w:r>
                <w:rPr/>
                <w:delText xml:space="preserve"> </w:delText>
              </w:r>
            </w:del>
            <w:del w:id="357" w:author="xuefei2" w:date="2018-10-10T14:58:47Z">
              <w:r>
                <w:rPr>
                  <w:rFonts w:cs="Arial"/>
                </w:rPr>
                <w:delText>Δ</w:delText>
              </w:r>
            </w:del>
            <w:del w:id="358" w:author="xuefei2" w:date="2018-10-10T14:58:47Z">
              <w:r>
                <w:rPr>
                  <w:rFonts w:cs="Arial"/>
                  <w:vertAlign w:val="subscript"/>
                </w:rPr>
                <w:delText>OTAREFSENS</w:delText>
              </w:r>
            </w:del>
          </w:p>
        </w:tc>
        <w:tc>
          <w:tcPr>
            <w:tcW w:w="1973" w:type="dxa"/>
            <w:vMerge w:val="continue"/>
            <w:shd w:val="clear" w:color="auto" w:fill="auto"/>
          </w:tcPr>
          <w:p>
            <w:pPr>
              <w:pStyle w:val="55"/>
              <w:rPr>
                <w:del w:id="359" w:author="xuefei2" w:date="2018-10-10T14:5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360" w:author="xuefei2" w:date="2018-10-10T14:58:47Z"/>
        </w:trPr>
        <w:tc>
          <w:tcPr>
            <w:tcW w:w="1737" w:type="dxa"/>
            <w:vMerge w:val="continue"/>
            <w:shd w:val="clear" w:color="auto" w:fill="auto"/>
          </w:tcPr>
          <w:p>
            <w:pPr>
              <w:pStyle w:val="55"/>
              <w:rPr>
                <w:del w:id="361" w:author="xuefei2" w:date="2018-10-10T14:58:47Z"/>
              </w:rPr>
            </w:pPr>
          </w:p>
        </w:tc>
        <w:tc>
          <w:tcPr>
            <w:tcW w:w="2376" w:type="dxa"/>
            <w:shd w:val="clear" w:color="auto" w:fill="auto"/>
          </w:tcPr>
          <w:p>
            <w:pPr>
              <w:pStyle w:val="55"/>
              <w:rPr>
                <w:del w:id="362" w:author="xuefei2" w:date="2018-10-10T14:58:47Z"/>
              </w:rPr>
            </w:pPr>
            <w:del w:id="363" w:author="xuefei2" w:date="2018-10-10T14:58:47Z">
              <w:r>
                <w:rPr/>
                <w:delText>EIS</w:delText>
              </w:r>
            </w:del>
            <w:del w:id="364" w:author="xuefei2" w:date="2018-10-10T14:58:47Z">
              <w:r>
                <w:rPr>
                  <w:vertAlign w:val="subscript"/>
                </w:rPr>
                <w:delText>minSENS</w:delText>
              </w:r>
            </w:del>
            <w:del w:id="365" w:author="xuefei2" w:date="2018-10-10T14:58:47Z">
              <w:r>
                <w:rPr/>
                <w:delText xml:space="preserve"> + 6 dB</w:delText>
              </w:r>
            </w:del>
          </w:p>
        </w:tc>
        <w:tc>
          <w:tcPr>
            <w:tcW w:w="2216" w:type="dxa"/>
            <w:shd w:val="clear" w:color="auto" w:fill="auto"/>
            <w:vAlign w:val="center"/>
          </w:tcPr>
          <w:p>
            <w:pPr>
              <w:pStyle w:val="55"/>
              <w:rPr>
                <w:del w:id="366" w:author="xuefei2" w:date="2018-10-10T14:58:47Z"/>
              </w:rPr>
            </w:pPr>
            <w:del w:id="367" w:author="xuefei2" w:date="2018-10-10T14:58:47Z">
              <w:r>
                <w:rPr/>
                <w:delText>-47</w:delText>
              </w:r>
            </w:del>
            <w:del w:id="368" w:author="xuefei2" w:date="2018-10-10T14:58:47Z">
              <w:r>
                <w:rPr>
                  <w:lang w:val="en-US"/>
                </w:rPr>
                <w:delText xml:space="preserve"> +</w:delText>
              </w:r>
            </w:del>
            <w:ins w:id="369" w:author="xuefei1" w:date="2018-10-08T09:16:40Z">
              <w:del w:id="370" w:author="xuefei2" w:date="2018-10-10T14:58:47Z">
                <w:r>
                  <w:rPr>
                    <w:rFonts w:hint="eastAsia" w:eastAsia="宋体"/>
                    <w:lang w:val="en-US" w:eastAsia="zh-CN"/>
                  </w:rPr>
                  <w:delText>-</w:delText>
                </w:r>
              </w:del>
            </w:ins>
            <w:del w:id="371" w:author="xuefei2" w:date="2018-10-10T14:58:47Z">
              <w:r>
                <w:rPr/>
                <w:delText xml:space="preserve"> </w:delText>
              </w:r>
            </w:del>
            <w:del w:id="372" w:author="xuefei2" w:date="2018-10-10T14:58:47Z">
              <w:r>
                <w:rPr>
                  <w:rFonts w:cs="Arial"/>
                </w:rPr>
                <w:delText>Δ</w:delText>
              </w:r>
            </w:del>
            <w:del w:id="373" w:author="xuefei2" w:date="2018-10-10T14:58:47Z">
              <w:r>
                <w:rPr>
                  <w:rFonts w:cs="Arial"/>
                  <w:vertAlign w:val="subscript"/>
                </w:rPr>
                <w:delText>minSENS</w:delText>
              </w:r>
            </w:del>
          </w:p>
        </w:tc>
        <w:tc>
          <w:tcPr>
            <w:tcW w:w="1973" w:type="dxa"/>
            <w:vMerge w:val="continue"/>
            <w:shd w:val="clear" w:color="auto" w:fill="auto"/>
          </w:tcPr>
          <w:p>
            <w:pPr>
              <w:pStyle w:val="55"/>
              <w:rPr>
                <w:del w:id="374" w:author="xuefei2" w:date="2018-10-10T14:5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375" w:author="xuefei2" w:date="2018-10-10T14:58:47Z"/>
        </w:trPr>
        <w:tc>
          <w:tcPr>
            <w:tcW w:w="1737" w:type="dxa"/>
            <w:vMerge w:val="restart"/>
            <w:shd w:val="clear" w:color="auto" w:fill="auto"/>
          </w:tcPr>
          <w:p>
            <w:pPr>
              <w:pStyle w:val="55"/>
              <w:rPr>
                <w:del w:id="376" w:author="xuefei2" w:date="2018-10-10T14:58:47Z"/>
              </w:rPr>
            </w:pPr>
            <w:del w:id="377" w:author="xuefei2" w:date="2018-10-10T14:58:47Z">
              <w:r>
                <w:rPr/>
                <w:delText>Local Area BS</w:delText>
              </w:r>
            </w:del>
          </w:p>
        </w:tc>
        <w:tc>
          <w:tcPr>
            <w:tcW w:w="2376" w:type="dxa"/>
            <w:shd w:val="clear" w:color="auto" w:fill="auto"/>
          </w:tcPr>
          <w:p>
            <w:pPr>
              <w:pStyle w:val="55"/>
              <w:rPr>
                <w:del w:id="378" w:author="xuefei2" w:date="2018-10-10T14:58:47Z"/>
              </w:rPr>
            </w:pPr>
            <w:del w:id="379" w:author="xuefei2" w:date="2018-10-10T14:58:47Z">
              <w:r>
                <w:rPr/>
                <w:delText>EIS</w:delText>
              </w:r>
            </w:del>
            <w:del w:id="380" w:author="xuefei2" w:date="2018-10-10T14:58:47Z">
              <w:r>
                <w:rPr>
                  <w:vertAlign w:val="subscript"/>
                </w:rPr>
                <w:delText>REFSENS</w:delText>
              </w:r>
            </w:del>
            <w:del w:id="381" w:author="xuefei2" w:date="2018-10-10T14:58:47Z">
              <w:r>
                <w:rPr/>
                <w:delText xml:space="preserve"> + 6 dB</w:delText>
              </w:r>
            </w:del>
          </w:p>
        </w:tc>
        <w:tc>
          <w:tcPr>
            <w:tcW w:w="2216" w:type="dxa"/>
            <w:shd w:val="clear" w:color="auto" w:fill="auto"/>
            <w:vAlign w:val="center"/>
          </w:tcPr>
          <w:p>
            <w:pPr>
              <w:pStyle w:val="55"/>
              <w:rPr>
                <w:del w:id="382" w:author="xuefei2" w:date="2018-10-10T14:58:47Z"/>
              </w:rPr>
            </w:pPr>
            <w:del w:id="383" w:author="xuefei2" w:date="2018-10-10T14:58:47Z">
              <w:r>
                <w:rPr/>
                <w:delText xml:space="preserve">-44 </w:delText>
              </w:r>
            </w:del>
            <w:del w:id="384" w:author="xuefei2" w:date="2018-10-10T14:58:47Z">
              <w:r>
                <w:rPr>
                  <w:lang w:val="en-US"/>
                </w:rPr>
                <w:delText>+</w:delText>
              </w:r>
            </w:del>
            <w:ins w:id="385" w:author="xuefei1" w:date="2018-10-08T09:16:43Z">
              <w:del w:id="386" w:author="xuefei2" w:date="2018-10-10T14:58:47Z">
                <w:r>
                  <w:rPr>
                    <w:rFonts w:hint="eastAsia" w:eastAsia="宋体"/>
                    <w:lang w:val="en-US" w:eastAsia="zh-CN"/>
                  </w:rPr>
                  <w:delText>-</w:delText>
                </w:r>
              </w:del>
            </w:ins>
            <w:del w:id="387" w:author="xuefei2" w:date="2018-10-10T14:58:47Z">
              <w:r>
                <w:rPr/>
                <w:delText xml:space="preserve"> </w:delText>
              </w:r>
            </w:del>
            <w:del w:id="388" w:author="xuefei2" w:date="2018-10-10T14:58:47Z">
              <w:r>
                <w:rPr>
                  <w:rFonts w:cs="Arial"/>
                </w:rPr>
                <w:delText>Δ</w:delText>
              </w:r>
            </w:del>
            <w:del w:id="389" w:author="xuefei2" w:date="2018-10-10T14:58:47Z">
              <w:r>
                <w:rPr>
                  <w:rFonts w:cs="Arial"/>
                  <w:vertAlign w:val="subscript"/>
                </w:rPr>
                <w:delText>OTAREFSENS</w:delText>
              </w:r>
            </w:del>
          </w:p>
        </w:tc>
        <w:tc>
          <w:tcPr>
            <w:tcW w:w="1973" w:type="dxa"/>
            <w:vMerge w:val="continue"/>
            <w:shd w:val="clear" w:color="auto" w:fill="auto"/>
          </w:tcPr>
          <w:p>
            <w:pPr>
              <w:pStyle w:val="55"/>
              <w:rPr>
                <w:del w:id="390" w:author="xuefei2" w:date="2018-10-10T14:5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391" w:author="xuefei2" w:date="2018-10-10T14:58:47Z"/>
        </w:trPr>
        <w:tc>
          <w:tcPr>
            <w:tcW w:w="1737" w:type="dxa"/>
            <w:vMerge w:val="continue"/>
            <w:shd w:val="clear" w:color="auto" w:fill="auto"/>
          </w:tcPr>
          <w:p>
            <w:pPr>
              <w:pStyle w:val="55"/>
              <w:rPr>
                <w:del w:id="392" w:author="xuefei2" w:date="2018-10-10T14:58:47Z"/>
              </w:rPr>
            </w:pPr>
          </w:p>
        </w:tc>
        <w:tc>
          <w:tcPr>
            <w:tcW w:w="2376" w:type="dxa"/>
            <w:shd w:val="clear" w:color="auto" w:fill="auto"/>
          </w:tcPr>
          <w:p>
            <w:pPr>
              <w:pStyle w:val="55"/>
              <w:rPr>
                <w:del w:id="393" w:author="xuefei2" w:date="2018-10-10T14:58:47Z"/>
              </w:rPr>
            </w:pPr>
            <w:del w:id="394" w:author="xuefei2" w:date="2018-10-10T14:58:47Z">
              <w:r>
                <w:rPr/>
                <w:delText>EIS</w:delText>
              </w:r>
            </w:del>
            <w:del w:id="395" w:author="xuefei2" w:date="2018-10-10T14:58:47Z">
              <w:r>
                <w:rPr>
                  <w:vertAlign w:val="subscript"/>
                </w:rPr>
                <w:delText>minSENS</w:delText>
              </w:r>
            </w:del>
            <w:del w:id="396" w:author="xuefei2" w:date="2018-10-10T14:58:47Z">
              <w:r>
                <w:rPr/>
                <w:delText xml:space="preserve"> + 6 dB</w:delText>
              </w:r>
            </w:del>
          </w:p>
        </w:tc>
        <w:tc>
          <w:tcPr>
            <w:tcW w:w="2216" w:type="dxa"/>
            <w:shd w:val="clear" w:color="auto" w:fill="auto"/>
            <w:vAlign w:val="center"/>
          </w:tcPr>
          <w:p>
            <w:pPr>
              <w:pStyle w:val="55"/>
              <w:rPr>
                <w:del w:id="397" w:author="xuefei2" w:date="2018-10-10T14:58:47Z"/>
              </w:rPr>
            </w:pPr>
            <w:del w:id="398" w:author="xuefei2" w:date="2018-10-10T14:58:47Z">
              <w:r>
                <w:rPr/>
                <w:delText>-44</w:delText>
              </w:r>
            </w:del>
            <w:del w:id="399" w:author="xuefei2" w:date="2018-10-10T14:58:47Z">
              <w:r>
                <w:rPr>
                  <w:lang w:val="en-US"/>
                </w:rPr>
                <w:delText xml:space="preserve"> +</w:delText>
              </w:r>
            </w:del>
            <w:ins w:id="400" w:author="xuefei1" w:date="2018-10-08T09:16:46Z">
              <w:del w:id="401" w:author="xuefei2" w:date="2018-10-10T14:58:47Z">
                <w:r>
                  <w:rPr>
                    <w:rFonts w:hint="eastAsia" w:eastAsia="宋体"/>
                    <w:lang w:val="en-US" w:eastAsia="zh-CN"/>
                  </w:rPr>
                  <w:delText>-</w:delText>
                </w:r>
              </w:del>
            </w:ins>
            <w:del w:id="402" w:author="xuefei2" w:date="2018-10-10T14:58:47Z">
              <w:r>
                <w:rPr/>
                <w:delText xml:space="preserve"> </w:delText>
              </w:r>
            </w:del>
            <w:del w:id="403" w:author="xuefei2" w:date="2018-10-10T14:58:47Z">
              <w:r>
                <w:rPr>
                  <w:rFonts w:cs="Arial"/>
                </w:rPr>
                <w:delText>Δ</w:delText>
              </w:r>
            </w:del>
            <w:del w:id="404" w:author="xuefei2" w:date="2018-10-10T14:58:47Z">
              <w:r>
                <w:rPr>
                  <w:rFonts w:cs="Arial"/>
                  <w:vertAlign w:val="subscript"/>
                </w:rPr>
                <w:delText>minSENS</w:delText>
              </w:r>
            </w:del>
          </w:p>
        </w:tc>
        <w:tc>
          <w:tcPr>
            <w:tcW w:w="1973" w:type="dxa"/>
            <w:vMerge w:val="continue"/>
            <w:shd w:val="clear" w:color="auto" w:fill="auto"/>
          </w:tcPr>
          <w:p>
            <w:pPr>
              <w:pStyle w:val="55"/>
              <w:rPr>
                <w:del w:id="405" w:author="xuefei2" w:date="2018-10-10T14:5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406" w:author="xuefei2" w:date="2018-10-10T14:58:47Z"/>
        </w:trPr>
        <w:tc>
          <w:tcPr>
            <w:tcW w:w="8302" w:type="dxa"/>
            <w:gridSpan w:val="4"/>
            <w:shd w:val="clear" w:color="auto" w:fill="auto"/>
          </w:tcPr>
          <w:p>
            <w:pPr>
              <w:pStyle w:val="56"/>
              <w:rPr>
                <w:del w:id="407" w:author="xuefei2" w:date="2018-10-10T14:58:47Z"/>
              </w:rPr>
            </w:pPr>
            <w:del w:id="408" w:author="xuefei2" w:date="2018-10-10T14:58:47Z">
              <w:r>
                <w:rPr/>
                <w:delText xml:space="preserve">NOTE 1: </w:delText>
              </w:r>
            </w:del>
            <w:del w:id="409" w:author="xuefei2" w:date="2018-10-10T14:58:47Z">
              <w:r>
                <w:rPr/>
                <w:tab/>
              </w:r>
            </w:del>
            <w:del w:id="410" w:author="xuefei2" w:date="2018-10-10T14:58:47Z">
              <w:r>
                <w:rPr/>
                <w:delText>EIS</w:delText>
              </w:r>
            </w:del>
            <w:del w:id="411" w:author="xuefei2" w:date="2018-10-10T14:58:47Z">
              <w:r>
                <w:rPr>
                  <w:vertAlign w:val="subscript"/>
                </w:rPr>
                <w:delText>REFSENS</w:delText>
              </w:r>
            </w:del>
            <w:del w:id="412" w:author="xuefei2" w:date="2018-10-10T14:58:47Z">
              <w:r>
                <w:rPr/>
                <w:delText xml:space="preserve"> </w:delText>
              </w:r>
            </w:del>
            <w:del w:id="413" w:author="xuefei2" w:date="2018-10-10T14:58:47Z">
              <w:r>
                <w:rPr>
                  <w:lang w:eastAsia="zh-CN"/>
                </w:rPr>
                <w:delText>and EIS</w:delText>
              </w:r>
            </w:del>
            <w:del w:id="414" w:author="xuefei2" w:date="2018-10-10T14:58:47Z">
              <w:r>
                <w:rPr>
                  <w:vertAlign w:val="subscript"/>
                  <w:lang w:eastAsia="zh-CN"/>
                </w:rPr>
                <w:delText>minSENS</w:delText>
              </w:r>
            </w:del>
            <w:del w:id="415" w:author="xuefei2" w:date="2018-10-10T14:58:47Z">
              <w:r>
                <w:rPr>
                  <w:lang w:eastAsia="zh-CN"/>
                </w:rPr>
                <w:delText xml:space="preserve"> </w:delText>
              </w:r>
            </w:del>
            <w:del w:id="416" w:author="xuefei2" w:date="2018-10-10T14:58:47Z">
              <w:r>
                <w:rPr/>
                <w:delText xml:space="preserve">depend on the BS class and on the </w:delText>
              </w:r>
            </w:del>
            <w:del w:id="417" w:author="xuefei2" w:date="2018-10-10T14:58:47Z">
              <w:r>
                <w:rPr>
                  <w:i/>
                </w:rPr>
                <w:delText>BS channel bandwidth</w:delText>
              </w:r>
            </w:del>
            <w:del w:id="418" w:author="xuefei2" w:date="2018-10-10T14:58:47Z">
              <w:r>
                <w:rPr/>
                <w:delText xml:space="preserve">, see subclause 10.3 and 10.2. </w:delText>
              </w:r>
            </w:del>
          </w:p>
          <w:p>
            <w:pPr>
              <w:pStyle w:val="69"/>
              <w:ind w:left="0" w:firstLine="0"/>
              <w:rPr>
                <w:del w:id="419" w:author="xuefei2" w:date="2018-10-10T14:58:47Z"/>
                <w:rFonts w:cs="Arial"/>
              </w:rPr>
            </w:pPr>
          </w:p>
        </w:tc>
      </w:tr>
    </w:tbl>
    <w:p>
      <w:pPr>
        <w:rPr>
          <w:del w:id="420" w:author="xuefei2" w:date="2018-10-10T14:58:47Z"/>
        </w:rPr>
      </w:pPr>
    </w:p>
    <w:p>
      <w:pPr>
        <w:pStyle w:val="58"/>
        <w:rPr>
          <w:del w:id="421" w:author="xuefei2" w:date="2018-10-10T14:58:47Z"/>
        </w:rPr>
      </w:pPr>
      <w:del w:id="422" w:author="xuefei2" w:date="2018-10-10T14:58:47Z">
        <w:r>
          <w:rPr/>
          <w:delText xml:space="preserve">Table 10.8.2-2: Interfering signals for intermodulation requirement </w:delText>
        </w:r>
      </w:del>
    </w:p>
    <w:tbl>
      <w:tblPr>
        <w:tblStyle w:val="50"/>
        <w:tblW w:w="62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423" w:author="xuefei2" w:date="2018-10-10T14:58:47Z"/>
        </w:trPr>
        <w:tc>
          <w:tcPr>
            <w:tcW w:w="1467" w:type="dxa"/>
            <w:shd w:val="clear" w:color="auto" w:fill="auto"/>
            <w:vAlign w:val="center"/>
          </w:tcPr>
          <w:p>
            <w:pPr>
              <w:pStyle w:val="54"/>
              <w:rPr>
                <w:del w:id="424" w:author="xuefei2" w:date="2018-10-10T14:58:47Z"/>
                <w:rFonts w:cs="Arial"/>
              </w:rPr>
            </w:pPr>
            <w:del w:id="425" w:author="xuefei2" w:date="2018-10-10T14:58:47Z">
              <w:bookmarkStart w:id="12" w:name="_Hlk499831516"/>
              <w:r>
                <w:rPr>
                  <w:rFonts w:cs="Arial"/>
                  <w:i/>
                </w:rPr>
                <w:delText>BS channel bandwidth</w:delText>
              </w:r>
            </w:del>
            <w:del w:id="426" w:author="xuefei2" w:date="2018-10-10T14:58:47Z">
              <w:r>
                <w:rPr>
                  <w:rFonts w:cs="Arial"/>
                </w:rPr>
                <w:delText xml:space="preserve"> </w:delText>
              </w:r>
            </w:del>
            <w:del w:id="427" w:author="xuefei2" w:date="2018-10-10T14:58:47Z">
              <w:r>
                <w:rPr>
                  <w:rFonts w:eastAsia="宋体" w:cs="Arial"/>
                </w:rPr>
                <w:delText>of the lowest/highest carrier received</w:delText>
              </w:r>
            </w:del>
            <w:del w:id="428" w:author="xuefei2" w:date="2018-10-10T14:58:47Z">
              <w:r>
                <w:rPr>
                  <w:rFonts w:cs="Arial"/>
                </w:rPr>
                <w:delText xml:space="preserve"> (MHz)</w:delText>
              </w:r>
            </w:del>
          </w:p>
        </w:tc>
        <w:tc>
          <w:tcPr>
            <w:tcW w:w="1907" w:type="dxa"/>
            <w:vAlign w:val="center"/>
          </w:tcPr>
          <w:p>
            <w:pPr>
              <w:pStyle w:val="54"/>
              <w:rPr>
                <w:del w:id="429" w:author="xuefei2" w:date="2018-10-10T14:58:47Z"/>
                <w:rFonts w:cs="Arial"/>
              </w:rPr>
            </w:pPr>
            <w:del w:id="430" w:author="xuefei2" w:date="2018-10-10T14:58:47Z">
              <w:r>
                <w:rPr>
                  <w:rFonts w:cs="Arial"/>
                </w:rPr>
                <w:delText xml:space="preserve">Interfering signal centre frequency offset from the </w:delText>
              </w:r>
            </w:del>
            <w:del w:id="431" w:author="xuefei2" w:date="2018-10-10T14:58:47Z">
              <w:r>
                <w:rPr>
                  <w:rFonts w:eastAsia="宋体" w:cs="Arial"/>
                </w:rPr>
                <w:delText>lower/upper</w:delText>
              </w:r>
            </w:del>
            <w:del w:id="432" w:author="xuefei2" w:date="2018-10-10T14:58:47Z">
              <w:r>
                <w:rPr>
                  <w:rFonts w:cs="Arial"/>
                </w:rPr>
                <w:delText xml:space="preserve"> base station RF Bandwidth edge (MHz)</w:delText>
              </w:r>
            </w:del>
          </w:p>
        </w:tc>
        <w:tc>
          <w:tcPr>
            <w:tcW w:w="2835" w:type="dxa"/>
            <w:vAlign w:val="center"/>
          </w:tcPr>
          <w:p>
            <w:pPr>
              <w:pStyle w:val="54"/>
              <w:rPr>
                <w:del w:id="433" w:author="xuefei2" w:date="2018-10-10T14:58:47Z"/>
                <w:rFonts w:cs="Arial"/>
              </w:rPr>
            </w:pPr>
            <w:del w:id="434" w:author="xuefei2" w:date="2018-10-10T14:58:47Z">
              <w:r>
                <w:rPr>
                  <w:rFonts w:cs="Arial"/>
                </w:rPr>
                <w:delText>Type of interfering signal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435" w:author="xuefei2" w:date="2018-10-10T14:58:47Z"/>
        </w:trPr>
        <w:tc>
          <w:tcPr>
            <w:tcW w:w="1467" w:type="dxa"/>
            <w:vMerge w:val="restart"/>
            <w:vAlign w:val="center"/>
          </w:tcPr>
          <w:p>
            <w:pPr>
              <w:pStyle w:val="55"/>
              <w:rPr>
                <w:del w:id="436" w:author="xuefei2" w:date="2018-10-10T14:58:47Z"/>
                <w:rFonts w:cs="Arial"/>
              </w:rPr>
            </w:pPr>
            <w:del w:id="437" w:author="xuefei2" w:date="2018-10-10T14:58:47Z">
              <w:r>
                <w:rPr>
                  <w:rFonts w:cs="Arial"/>
                </w:rPr>
                <w:delText>5</w:delText>
              </w:r>
            </w:del>
          </w:p>
        </w:tc>
        <w:tc>
          <w:tcPr>
            <w:tcW w:w="1907" w:type="dxa"/>
            <w:vAlign w:val="center"/>
          </w:tcPr>
          <w:p>
            <w:pPr>
              <w:pStyle w:val="55"/>
              <w:rPr>
                <w:del w:id="438" w:author="xuefei2" w:date="2018-10-10T14:58:47Z"/>
                <w:rFonts w:cs="Arial"/>
              </w:rPr>
            </w:pPr>
            <w:del w:id="439" w:author="xuefei2" w:date="2018-10-10T14:58:47Z">
              <w:r>
                <w:rPr>
                  <w:rFonts w:cs="Arial"/>
                </w:rPr>
                <w:delText>±7.5</w:delText>
              </w:r>
            </w:del>
          </w:p>
        </w:tc>
        <w:tc>
          <w:tcPr>
            <w:tcW w:w="2835" w:type="dxa"/>
            <w:shd w:val="clear" w:color="auto" w:fill="auto"/>
            <w:vAlign w:val="center"/>
          </w:tcPr>
          <w:p>
            <w:pPr>
              <w:pStyle w:val="55"/>
              <w:rPr>
                <w:del w:id="440" w:author="xuefei2" w:date="2018-10-10T14:58:47Z"/>
                <w:rFonts w:cs="Arial"/>
              </w:rPr>
            </w:pPr>
            <w:del w:id="441"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442" w:author="xuefei2" w:date="2018-10-10T14:58:47Z"/>
        </w:trPr>
        <w:tc>
          <w:tcPr>
            <w:tcW w:w="1467" w:type="dxa"/>
            <w:vMerge w:val="continue"/>
            <w:vAlign w:val="center"/>
          </w:tcPr>
          <w:p>
            <w:pPr>
              <w:pStyle w:val="55"/>
              <w:rPr>
                <w:del w:id="443" w:author="xuefei2" w:date="2018-10-10T14:58:47Z"/>
                <w:rFonts w:cs="Arial"/>
              </w:rPr>
            </w:pPr>
          </w:p>
        </w:tc>
        <w:tc>
          <w:tcPr>
            <w:tcW w:w="1907" w:type="dxa"/>
            <w:vAlign w:val="center"/>
          </w:tcPr>
          <w:p>
            <w:pPr>
              <w:pStyle w:val="55"/>
              <w:rPr>
                <w:del w:id="444" w:author="xuefei2" w:date="2018-10-10T14:58:47Z"/>
                <w:rFonts w:cs="Arial"/>
              </w:rPr>
            </w:pPr>
            <w:del w:id="445" w:author="xuefei2" w:date="2018-10-10T14:58:47Z">
              <w:r>
                <w:rPr>
                  <w:rFonts w:cs="Arial"/>
                </w:rPr>
                <w:delText>±17.5</w:delText>
              </w:r>
            </w:del>
          </w:p>
        </w:tc>
        <w:tc>
          <w:tcPr>
            <w:tcW w:w="2835" w:type="dxa"/>
            <w:shd w:val="clear" w:color="auto" w:fill="auto"/>
            <w:vAlign w:val="center"/>
          </w:tcPr>
          <w:p>
            <w:pPr>
              <w:pStyle w:val="55"/>
              <w:rPr>
                <w:del w:id="446" w:author="xuefei2" w:date="2018-10-10T14:58:47Z"/>
                <w:rFonts w:cs="Arial"/>
              </w:rPr>
            </w:pPr>
            <w:del w:id="447" w:author="xuefei2" w:date="2018-10-10T14:58:47Z">
              <w:r>
                <w:rPr>
                  <w:rFonts w:cs="Arial"/>
                </w:rPr>
                <w:delText xml:space="preserve">5 MHz </w:delText>
              </w:r>
            </w:del>
            <w:del w:id="448" w:author="xuefei2" w:date="2018-10-10T14:58:47Z">
              <w:r>
                <w:rPr>
                  <w:lang w:val="en-US"/>
                </w:rPr>
                <w:delText xml:space="preserve">DFT-s-OFDM </w:delText>
              </w:r>
            </w:del>
            <w:del w:id="449" w:author="xuefei2" w:date="2018-10-10T14:58:47Z">
              <w:r>
                <w:rPr>
                  <w:rFonts w:cs="Arial"/>
                </w:rPr>
                <w:delText>NR signal, 25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450" w:author="xuefei2" w:date="2018-10-10T14:58:47Z"/>
        </w:trPr>
        <w:tc>
          <w:tcPr>
            <w:tcW w:w="1467" w:type="dxa"/>
            <w:vMerge w:val="restart"/>
            <w:vAlign w:val="center"/>
          </w:tcPr>
          <w:p>
            <w:pPr>
              <w:pStyle w:val="55"/>
              <w:rPr>
                <w:del w:id="451" w:author="xuefei2" w:date="2018-10-10T14:58:47Z"/>
                <w:rFonts w:cs="Arial"/>
              </w:rPr>
            </w:pPr>
            <w:del w:id="452" w:author="xuefei2" w:date="2018-10-10T14:58:47Z">
              <w:r>
                <w:rPr>
                  <w:rFonts w:cs="Arial"/>
                </w:rPr>
                <w:delText>10</w:delText>
              </w:r>
            </w:del>
          </w:p>
        </w:tc>
        <w:tc>
          <w:tcPr>
            <w:tcW w:w="1907" w:type="dxa"/>
            <w:vAlign w:val="center"/>
          </w:tcPr>
          <w:p>
            <w:pPr>
              <w:pStyle w:val="55"/>
              <w:rPr>
                <w:del w:id="453" w:author="xuefei2" w:date="2018-10-10T14:58:47Z"/>
                <w:rFonts w:cs="Arial"/>
              </w:rPr>
            </w:pPr>
            <w:del w:id="454" w:author="xuefei2" w:date="2018-10-10T14:58:47Z">
              <w:r>
                <w:rPr>
                  <w:rFonts w:cs="Arial"/>
                </w:rPr>
                <w:delText>±7.45</w:delText>
              </w:r>
            </w:del>
          </w:p>
        </w:tc>
        <w:tc>
          <w:tcPr>
            <w:tcW w:w="2835" w:type="dxa"/>
            <w:shd w:val="clear" w:color="auto" w:fill="auto"/>
            <w:vAlign w:val="center"/>
          </w:tcPr>
          <w:p>
            <w:pPr>
              <w:pStyle w:val="55"/>
              <w:rPr>
                <w:del w:id="455" w:author="xuefei2" w:date="2018-10-10T14:58:47Z"/>
                <w:rFonts w:cs="Arial"/>
              </w:rPr>
            </w:pPr>
            <w:del w:id="456"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457" w:author="xuefei2" w:date="2018-10-10T14:58:47Z"/>
        </w:trPr>
        <w:tc>
          <w:tcPr>
            <w:tcW w:w="1467" w:type="dxa"/>
            <w:vMerge w:val="continue"/>
            <w:vAlign w:val="center"/>
          </w:tcPr>
          <w:p>
            <w:pPr>
              <w:pStyle w:val="55"/>
              <w:rPr>
                <w:del w:id="458" w:author="xuefei2" w:date="2018-10-10T14:58:47Z"/>
                <w:rFonts w:cs="Arial"/>
              </w:rPr>
            </w:pPr>
          </w:p>
        </w:tc>
        <w:tc>
          <w:tcPr>
            <w:tcW w:w="1907" w:type="dxa"/>
            <w:vAlign w:val="center"/>
          </w:tcPr>
          <w:p>
            <w:pPr>
              <w:pStyle w:val="55"/>
              <w:rPr>
                <w:del w:id="459" w:author="xuefei2" w:date="2018-10-10T14:58:47Z"/>
                <w:rFonts w:cs="Arial"/>
              </w:rPr>
            </w:pPr>
            <w:del w:id="460" w:author="xuefei2" w:date="2018-10-10T14:58:47Z">
              <w:r>
                <w:rPr>
                  <w:rFonts w:cs="Arial"/>
                </w:rPr>
                <w:delText>±17.5</w:delText>
              </w:r>
            </w:del>
          </w:p>
        </w:tc>
        <w:tc>
          <w:tcPr>
            <w:tcW w:w="2835" w:type="dxa"/>
            <w:shd w:val="clear" w:color="auto" w:fill="auto"/>
            <w:vAlign w:val="center"/>
          </w:tcPr>
          <w:p>
            <w:pPr>
              <w:pStyle w:val="55"/>
              <w:rPr>
                <w:del w:id="461" w:author="xuefei2" w:date="2018-10-10T14:58:47Z"/>
                <w:rFonts w:cs="Arial"/>
              </w:rPr>
            </w:pPr>
            <w:del w:id="462" w:author="xuefei2" w:date="2018-10-10T14:58:47Z">
              <w:r>
                <w:rPr>
                  <w:rFonts w:cs="Arial"/>
                </w:rPr>
                <w:delText xml:space="preserve">5 MHz </w:delText>
              </w:r>
            </w:del>
            <w:del w:id="463" w:author="xuefei2" w:date="2018-10-10T14:58:47Z">
              <w:r>
                <w:rPr>
                  <w:lang w:val="en-US"/>
                </w:rPr>
                <w:delText xml:space="preserve">DFT-s-OFDM </w:delText>
              </w:r>
            </w:del>
            <w:del w:id="464" w:author="xuefei2" w:date="2018-10-10T14:58:47Z">
              <w:r>
                <w:rPr>
                  <w:rFonts w:cs="Arial"/>
                </w:rPr>
                <w:delText>NR signal, 25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465" w:author="xuefei2" w:date="2018-10-10T14:58:47Z"/>
        </w:trPr>
        <w:tc>
          <w:tcPr>
            <w:tcW w:w="1467" w:type="dxa"/>
            <w:vMerge w:val="restart"/>
            <w:vAlign w:val="center"/>
          </w:tcPr>
          <w:p>
            <w:pPr>
              <w:pStyle w:val="55"/>
              <w:rPr>
                <w:del w:id="466" w:author="xuefei2" w:date="2018-10-10T14:58:47Z"/>
                <w:rFonts w:cs="Arial"/>
              </w:rPr>
            </w:pPr>
            <w:del w:id="467" w:author="xuefei2" w:date="2018-10-10T14:58:47Z">
              <w:r>
                <w:rPr>
                  <w:rFonts w:cs="Arial"/>
                </w:rPr>
                <w:delText>15</w:delText>
              </w:r>
            </w:del>
          </w:p>
        </w:tc>
        <w:tc>
          <w:tcPr>
            <w:tcW w:w="1907" w:type="dxa"/>
            <w:vAlign w:val="center"/>
          </w:tcPr>
          <w:p>
            <w:pPr>
              <w:pStyle w:val="55"/>
              <w:rPr>
                <w:del w:id="468" w:author="xuefei2" w:date="2018-10-10T14:58:47Z"/>
                <w:rFonts w:cs="Arial"/>
              </w:rPr>
            </w:pPr>
            <w:del w:id="469" w:author="xuefei2" w:date="2018-10-10T14:58:47Z">
              <w:r>
                <w:rPr>
                  <w:rFonts w:cs="Arial"/>
                </w:rPr>
                <w:delText>±7.43</w:delText>
              </w:r>
            </w:del>
          </w:p>
        </w:tc>
        <w:tc>
          <w:tcPr>
            <w:tcW w:w="2835" w:type="dxa"/>
            <w:shd w:val="clear" w:color="auto" w:fill="auto"/>
            <w:vAlign w:val="center"/>
          </w:tcPr>
          <w:p>
            <w:pPr>
              <w:pStyle w:val="55"/>
              <w:rPr>
                <w:del w:id="470" w:author="xuefei2" w:date="2018-10-10T14:58:47Z"/>
                <w:rFonts w:cs="Arial"/>
              </w:rPr>
            </w:pPr>
            <w:del w:id="471"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472" w:author="xuefei2" w:date="2018-10-10T14:58:47Z"/>
        </w:trPr>
        <w:tc>
          <w:tcPr>
            <w:tcW w:w="1467" w:type="dxa"/>
            <w:vMerge w:val="continue"/>
            <w:vAlign w:val="center"/>
          </w:tcPr>
          <w:p>
            <w:pPr>
              <w:pStyle w:val="55"/>
              <w:rPr>
                <w:del w:id="473" w:author="xuefei2" w:date="2018-10-10T14:58:47Z"/>
                <w:rFonts w:cs="Arial"/>
              </w:rPr>
            </w:pPr>
          </w:p>
        </w:tc>
        <w:tc>
          <w:tcPr>
            <w:tcW w:w="1907" w:type="dxa"/>
            <w:vAlign w:val="center"/>
          </w:tcPr>
          <w:p>
            <w:pPr>
              <w:pStyle w:val="55"/>
              <w:rPr>
                <w:del w:id="474" w:author="xuefei2" w:date="2018-10-10T14:58:47Z"/>
                <w:rFonts w:cs="Arial"/>
              </w:rPr>
            </w:pPr>
            <w:del w:id="475" w:author="xuefei2" w:date="2018-10-10T14:58:47Z">
              <w:r>
                <w:rPr>
                  <w:rFonts w:cs="Arial"/>
                </w:rPr>
                <w:delText>±17.5</w:delText>
              </w:r>
            </w:del>
          </w:p>
        </w:tc>
        <w:tc>
          <w:tcPr>
            <w:tcW w:w="2835" w:type="dxa"/>
            <w:shd w:val="clear" w:color="auto" w:fill="auto"/>
            <w:vAlign w:val="center"/>
          </w:tcPr>
          <w:p>
            <w:pPr>
              <w:pStyle w:val="55"/>
              <w:rPr>
                <w:del w:id="476" w:author="xuefei2" w:date="2018-10-10T14:58:47Z"/>
                <w:rFonts w:cs="Arial"/>
              </w:rPr>
            </w:pPr>
            <w:del w:id="477" w:author="xuefei2" w:date="2018-10-10T14:58:47Z">
              <w:r>
                <w:rPr>
                  <w:rFonts w:cs="Arial"/>
                </w:rPr>
                <w:delText xml:space="preserve">5 MHz </w:delText>
              </w:r>
            </w:del>
            <w:del w:id="478" w:author="xuefei2" w:date="2018-10-10T14:58:47Z">
              <w:r>
                <w:rPr>
                  <w:lang w:val="en-US"/>
                </w:rPr>
                <w:delText xml:space="preserve">DFT-s-OFDM </w:delText>
              </w:r>
            </w:del>
            <w:del w:id="479" w:author="xuefei2" w:date="2018-10-10T14:58:47Z">
              <w:r>
                <w:rPr>
                  <w:rFonts w:cs="Arial"/>
                </w:rPr>
                <w:delText>NR signal, 25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480" w:author="xuefei2" w:date="2018-10-10T14:58:47Z"/>
        </w:trPr>
        <w:tc>
          <w:tcPr>
            <w:tcW w:w="1467" w:type="dxa"/>
            <w:vMerge w:val="restart"/>
            <w:vAlign w:val="center"/>
          </w:tcPr>
          <w:p>
            <w:pPr>
              <w:pStyle w:val="55"/>
              <w:rPr>
                <w:del w:id="481" w:author="xuefei2" w:date="2018-10-10T14:58:47Z"/>
                <w:rFonts w:cs="Arial"/>
              </w:rPr>
            </w:pPr>
            <w:del w:id="482" w:author="xuefei2" w:date="2018-10-10T14:58:47Z">
              <w:r>
                <w:rPr>
                  <w:rFonts w:cs="Arial"/>
                </w:rPr>
                <w:delText>20</w:delText>
              </w:r>
            </w:del>
          </w:p>
        </w:tc>
        <w:tc>
          <w:tcPr>
            <w:tcW w:w="1907" w:type="dxa"/>
            <w:vAlign w:val="center"/>
          </w:tcPr>
          <w:p>
            <w:pPr>
              <w:pStyle w:val="55"/>
              <w:rPr>
                <w:del w:id="483" w:author="xuefei2" w:date="2018-10-10T14:58:47Z"/>
                <w:rFonts w:cs="Arial"/>
              </w:rPr>
            </w:pPr>
            <w:del w:id="484" w:author="xuefei2" w:date="2018-10-10T14:58:47Z">
              <w:r>
                <w:rPr>
                  <w:rFonts w:cs="Arial"/>
                </w:rPr>
                <w:delText>±7.38</w:delText>
              </w:r>
            </w:del>
          </w:p>
        </w:tc>
        <w:tc>
          <w:tcPr>
            <w:tcW w:w="2835" w:type="dxa"/>
            <w:shd w:val="clear" w:color="auto" w:fill="auto"/>
            <w:vAlign w:val="center"/>
          </w:tcPr>
          <w:p>
            <w:pPr>
              <w:pStyle w:val="55"/>
              <w:rPr>
                <w:del w:id="485" w:author="xuefei2" w:date="2018-10-10T14:58:47Z"/>
                <w:rFonts w:cs="Arial"/>
              </w:rPr>
            </w:pPr>
            <w:del w:id="486"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487" w:author="xuefei2" w:date="2018-10-10T14:58:47Z"/>
        </w:trPr>
        <w:tc>
          <w:tcPr>
            <w:tcW w:w="1467" w:type="dxa"/>
            <w:vMerge w:val="continue"/>
            <w:vAlign w:val="center"/>
          </w:tcPr>
          <w:p>
            <w:pPr>
              <w:pStyle w:val="55"/>
              <w:rPr>
                <w:del w:id="488" w:author="xuefei2" w:date="2018-10-10T14:58:47Z"/>
                <w:rFonts w:cs="Arial"/>
              </w:rPr>
            </w:pPr>
          </w:p>
        </w:tc>
        <w:tc>
          <w:tcPr>
            <w:tcW w:w="1907" w:type="dxa"/>
            <w:vAlign w:val="center"/>
          </w:tcPr>
          <w:p>
            <w:pPr>
              <w:pStyle w:val="55"/>
              <w:rPr>
                <w:del w:id="489" w:author="xuefei2" w:date="2018-10-10T14:58:47Z"/>
                <w:rFonts w:cs="Arial"/>
              </w:rPr>
            </w:pPr>
            <w:del w:id="490" w:author="xuefei2" w:date="2018-10-10T14:58:47Z">
              <w:r>
                <w:rPr>
                  <w:rFonts w:cs="Arial"/>
                </w:rPr>
                <w:delText>±17.5</w:delText>
              </w:r>
            </w:del>
          </w:p>
        </w:tc>
        <w:tc>
          <w:tcPr>
            <w:tcW w:w="2835" w:type="dxa"/>
            <w:shd w:val="clear" w:color="auto" w:fill="auto"/>
            <w:vAlign w:val="center"/>
          </w:tcPr>
          <w:p>
            <w:pPr>
              <w:pStyle w:val="55"/>
              <w:rPr>
                <w:del w:id="491" w:author="xuefei2" w:date="2018-10-10T14:58:47Z"/>
                <w:rFonts w:cs="Arial"/>
              </w:rPr>
            </w:pPr>
            <w:del w:id="492" w:author="xuefei2" w:date="2018-10-10T14:58:47Z">
              <w:r>
                <w:rPr>
                  <w:rFonts w:cs="Arial"/>
                </w:rPr>
                <w:delText xml:space="preserve">5 MHz </w:delText>
              </w:r>
            </w:del>
            <w:del w:id="493" w:author="xuefei2" w:date="2018-10-10T14:58:47Z">
              <w:r>
                <w:rPr>
                  <w:lang w:val="en-US"/>
                </w:rPr>
                <w:delText xml:space="preserve">DFT-s-OFDM </w:delText>
              </w:r>
            </w:del>
            <w:del w:id="494" w:author="xuefei2" w:date="2018-10-10T14:58:47Z">
              <w:r>
                <w:rPr>
                  <w:rFonts w:cs="Arial"/>
                </w:rPr>
                <w:delText>NR signal, 25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495" w:author="xuefei2" w:date="2018-10-10T14:58:47Z"/>
        </w:trPr>
        <w:tc>
          <w:tcPr>
            <w:tcW w:w="1467" w:type="dxa"/>
            <w:vMerge w:val="restart"/>
            <w:vAlign w:val="center"/>
          </w:tcPr>
          <w:p>
            <w:pPr>
              <w:pStyle w:val="55"/>
              <w:rPr>
                <w:del w:id="496" w:author="xuefei2" w:date="2018-10-10T14:58:47Z"/>
                <w:rFonts w:cs="Arial"/>
              </w:rPr>
            </w:pPr>
            <w:del w:id="497" w:author="xuefei2" w:date="2018-10-10T14:58:47Z">
              <w:r>
                <w:rPr>
                  <w:rFonts w:cs="Arial"/>
                </w:rPr>
                <w:delText>25</w:delText>
              </w:r>
            </w:del>
          </w:p>
        </w:tc>
        <w:tc>
          <w:tcPr>
            <w:tcW w:w="1907" w:type="dxa"/>
            <w:vAlign w:val="center"/>
          </w:tcPr>
          <w:p>
            <w:pPr>
              <w:pStyle w:val="55"/>
              <w:rPr>
                <w:del w:id="498" w:author="xuefei2" w:date="2018-10-10T14:58:47Z"/>
                <w:rFonts w:cs="Arial"/>
              </w:rPr>
            </w:pPr>
            <w:del w:id="499" w:author="xuefei2" w:date="2018-10-10T14:58:47Z">
              <w:bookmarkStart w:id="13" w:name="_Hlk499831507"/>
              <w:r>
                <w:rPr>
                  <w:rFonts w:cs="Arial"/>
                </w:rPr>
                <w:delText>±7.45</w:delText>
              </w:r>
              <w:bookmarkEnd w:id="13"/>
            </w:del>
          </w:p>
        </w:tc>
        <w:tc>
          <w:tcPr>
            <w:tcW w:w="2835" w:type="dxa"/>
            <w:shd w:val="clear" w:color="auto" w:fill="auto"/>
            <w:vAlign w:val="center"/>
          </w:tcPr>
          <w:p>
            <w:pPr>
              <w:pStyle w:val="55"/>
              <w:rPr>
                <w:del w:id="500" w:author="xuefei2" w:date="2018-10-10T14:58:47Z"/>
                <w:rFonts w:cs="Arial"/>
              </w:rPr>
            </w:pPr>
            <w:del w:id="501"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502" w:author="xuefei2" w:date="2018-10-10T14:58:47Z"/>
        </w:trPr>
        <w:tc>
          <w:tcPr>
            <w:tcW w:w="1467" w:type="dxa"/>
            <w:vMerge w:val="continue"/>
            <w:vAlign w:val="center"/>
          </w:tcPr>
          <w:p>
            <w:pPr>
              <w:pStyle w:val="55"/>
              <w:rPr>
                <w:del w:id="503" w:author="xuefei2" w:date="2018-10-10T14:58:47Z"/>
                <w:rFonts w:cs="Arial"/>
              </w:rPr>
            </w:pPr>
          </w:p>
        </w:tc>
        <w:tc>
          <w:tcPr>
            <w:tcW w:w="1907" w:type="dxa"/>
            <w:vAlign w:val="center"/>
          </w:tcPr>
          <w:p>
            <w:pPr>
              <w:pStyle w:val="55"/>
              <w:rPr>
                <w:del w:id="504" w:author="xuefei2" w:date="2018-10-10T14:58:47Z"/>
                <w:rFonts w:cs="Arial"/>
              </w:rPr>
            </w:pPr>
            <w:del w:id="505" w:author="xuefei2" w:date="2018-10-10T14:58:47Z">
              <w:r>
                <w:rPr>
                  <w:rFonts w:cs="Arial"/>
                </w:rPr>
                <w:delText>±25</w:delText>
              </w:r>
            </w:del>
          </w:p>
        </w:tc>
        <w:tc>
          <w:tcPr>
            <w:tcW w:w="2835" w:type="dxa"/>
            <w:shd w:val="clear" w:color="auto" w:fill="auto"/>
            <w:vAlign w:val="center"/>
          </w:tcPr>
          <w:p>
            <w:pPr>
              <w:pStyle w:val="55"/>
              <w:rPr>
                <w:del w:id="506" w:author="xuefei2" w:date="2018-10-10T14:58:47Z"/>
                <w:rFonts w:cs="Arial"/>
              </w:rPr>
            </w:pPr>
            <w:del w:id="507" w:author="xuefei2" w:date="2018-10-10T14:58:47Z">
              <w:r>
                <w:rPr>
                  <w:rFonts w:cs="Arial"/>
                </w:rPr>
                <w:delText xml:space="preserve">20 MHz </w:delText>
              </w:r>
            </w:del>
            <w:del w:id="508" w:author="xuefei2" w:date="2018-10-10T14:58:47Z">
              <w:r>
                <w:rPr>
                  <w:lang w:val="en-US"/>
                </w:rPr>
                <w:delText xml:space="preserve">DFT-s-OFDM </w:delText>
              </w:r>
            </w:del>
            <w:del w:id="509" w:author="xuefei2" w:date="2018-10-10T14:58:47Z">
              <w:r>
                <w:rPr>
                  <w:rFonts w:cs="Arial"/>
                </w:rPr>
                <w:delText>NR signal, 100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510" w:author="xuefei2" w:date="2018-10-10T14:58:47Z"/>
        </w:trPr>
        <w:tc>
          <w:tcPr>
            <w:tcW w:w="1467" w:type="dxa"/>
            <w:vMerge w:val="restart"/>
            <w:vAlign w:val="center"/>
          </w:tcPr>
          <w:p>
            <w:pPr>
              <w:pStyle w:val="55"/>
              <w:rPr>
                <w:del w:id="511" w:author="xuefei2" w:date="2018-10-10T14:58:47Z"/>
                <w:rFonts w:cs="Arial"/>
              </w:rPr>
            </w:pPr>
            <w:del w:id="512" w:author="xuefei2" w:date="2018-10-10T14:58:47Z">
              <w:r>
                <w:rPr>
                  <w:rFonts w:cs="Arial"/>
                </w:rPr>
                <w:delText>30</w:delText>
              </w:r>
            </w:del>
          </w:p>
        </w:tc>
        <w:tc>
          <w:tcPr>
            <w:tcW w:w="1907" w:type="dxa"/>
            <w:vAlign w:val="center"/>
          </w:tcPr>
          <w:p>
            <w:pPr>
              <w:pStyle w:val="55"/>
              <w:rPr>
                <w:del w:id="513" w:author="xuefei2" w:date="2018-10-10T14:58:47Z"/>
                <w:rFonts w:cs="Arial"/>
              </w:rPr>
            </w:pPr>
            <w:del w:id="514" w:author="xuefei2" w:date="2018-10-10T14:58:47Z">
              <w:r>
                <w:rPr>
                  <w:rFonts w:cs="Arial"/>
                </w:rPr>
                <w:delText>±7.43</w:delText>
              </w:r>
            </w:del>
          </w:p>
        </w:tc>
        <w:tc>
          <w:tcPr>
            <w:tcW w:w="2835" w:type="dxa"/>
            <w:shd w:val="clear" w:color="auto" w:fill="auto"/>
            <w:vAlign w:val="center"/>
          </w:tcPr>
          <w:p>
            <w:pPr>
              <w:pStyle w:val="55"/>
              <w:rPr>
                <w:del w:id="515" w:author="xuefei2" w:date="2018-10-10T14:58:47Z"/>
                <w:rFonts w:cs="Arial"/>
              </w:rPr>
            </w:pPr>
            <w:del w:id="516"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517" w:author="xuefei2" w:date="2018-10-10T14:58:47Z"/>
        </w:trPr>
        <w:tc>
          <w:tcPr>
            <w:tcW w:w="1467" w:type="dxa"/>
            <w:vMerge w:val="continue"/>
            <w:vAlign w:val="center"/>
          </w:tcPr>
          <w:p>
            <w:pPr>
              <w:pStyle w:val="55"/>
              <w:rPr>
                <w:del w:id="518" w:author="xuefei2" w:date="2018-10-10T14:58:47Z"/>
                <w:rFonts w:cs="Arial"/>
              </w:rPr>
            </w:pPr>
          </w:p>
        </w:tc>
        <w:tc>
          <w:tcPr>
            <w:tcW w:w="1907" w:type="dxa"/>
            <w:vAlign w:val="center"/>
          </w:tcPr>
          <w:p>
            <w:pPr>
              <w:pStyle w:val="55"/>
              <w:rPr>
                <w:del w:id="519" w:author="xuefei2" w:date="2018-10-10T14:58:47Z"/>
                <w:rFonts w:cs="Arial"/>
              </w:rPr>
            </w:pPr>
            <w:del w:id="520" w:author="xuefei2" w:date="2018-10-10T14:58:47Z">
              <w:r>
                <w:rPr>
                  <w:rFonts w:cs="Arial"/>
                </w:rPr>
                <w:delText>±25</w:delText>
              </w:r>
            </w:del>
          </w:p>
        </w:tc>
        <w:tc>
          <w:tcPr>
            <w:tcW w:w="2835" w:type="dxa"/>
            <w:shd w:val="clear" w:color="auto" w:fill="auto"/>
            <w:vAlign w:val="center"/>
          </w:tcPr>
          <w:p>
            <w:pPr>
              <w:pStyle w:val="55"/>
              <w:rPr>
                <w:del w:id="521" w:author="xuefei2" w:date="2018-10-10T14:58:47Z"/>
                <w:rFonts w:cs="Arial"/>
              </w:rPr>
            </w:pPr>
            <w:del w:id="522" w:author="xuefei2" w:date="2018-10-10T14:58:47Z">
              <w:r>
                <w:rPr>
                  <w:rFonts w:cs="Arial"/>
                </w:rPr>
                <w:delText xml:space="preserve">20 MHz </w:delText>
              </w:r>
            </w:del>
            <w:del w:id="523" w:author="xuefei2" w:date="2018-10-10T14:58:47Z">
              <w:r>
                <w:rPr>
                  <w:lang w:val="en-US"/>
                </w:rPr>
                <w:delText xml:space="preserve">DFT-s-OFDM </w:delText>
              </w:r>
            </w:del>
            <w:del w:id="524" w:author="xuefei2" w:date="2018-10-10T14:58:47Z">
              <w:r>
                <w:rPr>
                  <w:rFonts w:cs="Arial"/>
                </w:rPr>
                <w:delText>NR signal, 100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525" w:author="xuefei2" w:date="2018-10-10T14:58:47Z"/>
        </w:trPr>
        <w:tc>
          <w:tcPr>
            <w:tcW w:w="1467" w:type="dxa"/>
            <w:vMerge w:val="restart"/>
            <w:vAlign w:val="center"/>
          </w:tcPr>
          <w:p>
            <w:pPr>
              <w:pStyle w:val="55"/>
              <w:rPr>
                <w:del w:id="526" w:author="xuefei2" w:date="2018-10-10T14:58:47Z"/>
                <w:rFonts w:cs="Arial"/>
              </w:rPr>
            </w:pPr>
            <w:del w:id="527" w:author="xuefei2" w:date="2018-10-10T14:58:47Z">
              <w:r>
                <w:rPr>
                  <w:rFonts w:cs="Arial"/>
                </w:rPr>
                <w:delText>40</w:delText>
              </w:r>
            </w:del>
          </w:p>
        </w:tc>
        <w:tc>
          <w:tcPr>
            <w:tcW w:w="1907" w:type="dxa"/>
            <w:vAlign w:val="center"/>
          </w:tcPr>
          <w:p>
            <w:pPr>
              <w:pStyle w:val="55"/>
              <w:rPr>
                <w:del w:id="528" w:author="xuefei2" w:date="2018-10-10T14:58:47Z"/>
                <w:rFonts w:cs="Arial"/>
              </w:rPr>
            </w:pPr>
            <w:del w:id="529" w:author="xuefei2" w:date="2018-10-10T14:58:47Z">
              <w:r>
                <w:rPr>
                  <w:rFonts w:cs="Arial"/>
                </w:rPr>
                <w:delText>±7.45</w:delText>
              </w:r>
            </w:del>
          </w:p>
        </w:tc>
        <w:tc>
          <w:tcPr>
            <w:tcW w:w="2835" w:type="dxa"/>
            <w:shd w:val="clear" w:color="auto" w:fill="auto"/>
            <w:vAlign w:val="center"/>
          </w:tcPr>
          <w:p>
            <w:pPr>
              <w:pStyle w:val="55"/>
              <w:rPr>
                <w:del w:id="530" w:author="xuefei2" w:date="2018-10-10T14:58:47Z"/>
                <w:rFonts w:cs="Arial"/>
              </w:rPr>
            </w:pPr>
            <w:del w:id="531"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532" w:author="xuefei2" w:date="2018-10-10T14:58:47Z"/>
        </w:trPr>
        <w:tc>
          <w:tcPr>
            <w:tcW w:w="1467" w:type="dxa"/>
            <w:vMerge w:val="continue"/>
            <w:vAlign w:val="center"/>
          </w:tcPr>
          <w:p>
            <w:pPr>
              <w:pStyle w:val="55"/>
              <w:rPr>
                <w:del w:id="533" w:author="xuefei2" w:date="2018-10-10T14:58:47Z"/>
                <w:rFonts w:cs="Arial"/>
              </w:rPr>
            </w:pPr>
          </w:p>
        </w:tc>
        <w:tc>
          <w:tcPr>
            <w:tcW w:w="1907" w:type="dxa"/>
            <w:vAlign w:val="center"/>
          </w:tcPr>
          <w:p>
            <w:pPr>
              <w:pStyle w:val="55"/>
              <w:rPr>
                <w:del w:id="534" w:author="xuefei2" w:date="2018-10-10T14:58:47Z"/>
                <w:rFonts w:cs="Arial"/>
              </w:rPr>
            </w:pPr>
            <w:del w:id="535" w:author="xuefei2" w:date="2018-10-10T14:58:47Z">
              <w:r>
                <w:rPr>
                  <w:rFonts w:cs="Arial"/>
                </w:rPr>
                <w:delText>±25</w:delText>
              </w:r>
            </w:del>
          </w:p>
        </w:tc>
        <w:tc>
          <w:tcPr>
            <w:tcW w:w="2835" w:type="dxa"/>
            <w:shd w:val="clear" w:color="auto" w:fill="auto"/>
            <w:vAlign w:val="center"/>
          </w:tcPr>
          <w:p>
            <w:pPr>
              <w:pStyle w:val="55"/>
              <w:rPr>
                <w:del w:id="536" w:author="xuefei2" w:date="2018-10-10T14:58:47Z"/>
                <w:rFonts w:cs="Arial"/>
              </w:rPr>
            </w:pPr>
            <w:del w:id="537" w:author="xuefei2" w:date="2018-10-10T14:58:47Z">
              <w:r>
                <w:rPr>
                  <w:rFonts w:cs="Arial"/>
                </w:rPr>
                <w:delText xml:space="preserve">20 MHz </w:delText>
              </w:r>
            </w:del>
            <w:del w:id="538" w:author="xuefei2" w:date="2018-10-10T14:58:47Z">
              <w:r>
                <w:rPr>
                  <w:lang w:val="en-US"/>
                </w:rPr>
                <w:delText xml:space="preserve">DFT-s-OFDM </w:delText>
              </w:r>
            </w:del>
            <w:del w:id="539" w:author="xuefei2" w:date="2018-10-10T14:58:47Z">
              <w:r>
                <w:rPr>
                  <w:rFonts w:cs="Arial"/>
                </w:rPr>
                <w:delText>NR signal, 100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540" w:author="xuefei2" w:date="2018-10-10T14:58:47Z"/>
        </w:trPr>
        <w:tc>
          <w:tcPr>
            <w:tcW w:w="1467" w:type="dxa"/>
            <w:vMerge w:val="restart"/>
            <w:vAlign w:val="center"/>
          </w:tcPr>
          <w:p>
            <w:pPr>
              <w:pStyle w:val="55"/>
              <w:rPr>
                <w:del w:id="541" w:author="xuefei2" w:date="2018-10-10T14:58:47Z"/>
                <w:rFonts w:cs="Arial"/>
              </w:rPr>
            </w:pPr>
            <w:del w:id="542" w:author="xuefei2" w:date="2018-10-10T14:58:47Z">
              <w:r>
                <w:rPr>
                  <w:rFonts w:cs="Arial"/>
                </w:rPr>
                <w:delText>50</w:delText>
              </w:r>
            </w:del>
          </w:p>
        </w:tc>
        <w:tc>
          <w:tcPr>
            <w:tcW w:w="1907" w:type="dxa"/>
            <w:vAlign w:val="center"/>
          </w:tcPr>
          <w:p>
            <w:pPr>
              <w:pStyle w:val="55"/>
              <w:rPr>
                <w:del w:id="543" w:author="xuefei2" w:date="2018-10-10T14:58:47Z"/>
                <w:rFonts w:cs="Arial"/>
              </w:rPr>
            </w:pPr>
            <w:del w:id="544" w:author="xuefei2" w:date="2018-10-10T14:58:47Z">
              <w:r>
                <w:rPr>
                  <w:rFonts w:cs="Arial"/>
                </w:rPr>
                <w:delText>±7.35</w:delText>
              </w:r>
            </w:del>
          </w:p>
        </w:tc>
        <w:tc>
          <w:tcPr>
            <w:tcW w:w="2835" w:type="dxa"/>
            <w:shd w:val="clear" w:color="auto" w:fill="auto"/>
            <w:vAlign w:val="center"/>
          </w:tcPr>
          <w:p>
            <w:pPr>
              <w:pStyle w:val="55"/>
              <w:rPr>
                <w:del w:id="545" w:author="xuefei2" w:date="2018-10-10T14:58:47Z"/>
                <w:rFonts w:cs="Arial"/>
              </w:rPr>
            </w:pPr>
            <w:del w:id="546"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547" w:author="xuefei2" w:date="2018-10-10T14:58:47Z"/>
        </w:trPr>
        <w:tc>
          <w:tcPr>
            <w:tcW w:w="1467" w:type="dxa"/>
            <w:vMerge w:val="continue"/>
            <w:vAlign w:val="center"/>
          </w:tcPr>
          <w:p>
            <w:pPr>
              <w:pStyle w:val="55"/>
              <w:rPr>
                <w:del w:id="548" w:author="xuefei2" w:date="2018-10-10T14:58:47Z"/>
                <w:rFonts w:cs="Arial"/>
              </w:rPr>
            </w:pPr>
          </w:p>
        </w:tc>
        <w:tc>
          <w:tcPr>
            <w:tcW w:w="1907" w:type="dxa"/>
            <w:vAlign w:val="center"/>
          </w:tcPr>
          <w:p>
            <w:pPr>
              <w:pStyle w:val="55"/>
              <w:rPr>
                <w:del w:id="549" w:author="xuefei2" w:date="2018-10-10T14:58:47Z"/>
                <w:rFonts w:cs="Arial"/>
              </w:rPr>
            </w:pPr>
            <w:del w:id="550" w:author="xuefei2" w:date="2018-10-10T14:58:47Z">
              <w:r>
                <w:rPr>
                  <w:rFonts w:cs="Arial"/>
                </w:rPr>
                <w:delText>±25</w:delText>
              </w:r>
            </w:del>
          </w:p>
        </w:tc>
        <w:tc>
          <w:tcPr>
            <w:tcW w:w="2835" w:type="dxa"/>
            <w:shd w:val="clear" w:color="auto" w:fill="auto"/>
            <w:vAlign w:val="center"/>
          </w:tcPr>
          <w:p>
            <w:pPr>
              <w:pStyle w:val="55"/>
              <w:rPr>
                <w:del w:id="551" w:author="xuefei2" w:date="2018-10-10T14:58:47Z"/>
                <w:rFonts w:cs="Arial"/>
              </w:rPr>
            </w:pPr>
            <w:del w:id="552" w:author="xuefei2" w:date="2018-10-10T14:58:47Z">
              <w:r>
                <w:rPr>
                  <w:rFonts w:cs="Arial"/>
                </w:rPr>
                <w:delText xml:space="preserve">20 MHz </w:delText>
              </w:r>
            </w:del>
            <w:del w:id="553" w:author="xuefei2" w:date="2018-10-10T14:58:47Z">
              <w:r>
                <w:rPr>
                  <w:lang w:val="en-US"/>
                </w:rPr>
                <w:delText xml:space="preserve">DFT-s-OFDM </w:delText>
              </w:r>
            </w:del>
            <w:del w:id="554" w:author="xuefei2" w:date="2018-10-10T14:58:47Z">
              <w:r>
                <w:rPr>
                  <w:rFonts w:cs="Arial"/>
                </w:rPr>
                <w:delText>NR signal, 100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555" w:author="xuefei2" w:date="2018-10-10T14:58:47Z"/>
        </w:trPr>
        <w:tc>
          <w:tcPr>
            <w:tcW w:w="1467" w:type="dxa"/>
            <w:vMerge w:val="restart"/>
            <w:vAlign w:val="center"/>
          </w:tcPr>
          <w:p>
            <w:pPr>
              <w:pStyle w:val="55"/>
              <w:rPr>
                <w:del w:id="556" w:author="xuefei2" w:date="2018-10-10T14:58:47Z"/>
                <w:rFonts w:cs="Arial"/>
              </w:rPr>
            </w:pPr>
            <w:del w:id="557" w:author="xuefei2" w:date="2018-10-10T14:58:47Z">
              <w:r>
                <w:rPr>
                  <w:rFonts w:cs="Arial"/>
                </w:rPr>
                <w:delText>60</w:delText>
              </w:r>
            </w:del>
          </w:p>
        </w:tc>
        <w:tc>
          <w:tcPr>
            <w:tcW w:w="1907" w:type="dxa"/>
            <w:vAlign w:val="center"/>
          </w:tcPr>
          <w:p>
            <w:pPr>
              <w:pStyle w:val="55"/>
              <w:rPr>
                <w:del w:id="558" w:author="xuefei2" w:date="2018-10-10T14:58:47Z"/>
                <w:rFonts w:cs="Arial"/>
              </w:rPr>
            </w:pPr>
            <w:del w:id="559" w:author="xuefei2" w:date="2018-10-10T14:58:47Z">
              <w:r>
                <w:rPr>
                  <w:rFonts w:cs="Arial"/>
                </w:rPr>
                <w:delText>±7.49</w:delText>
              </w:r>
            </w:del>
          </w:p>
        </w:tc>
        <w:tc>
          <w:tcPr>
            <w:tcW w:w="2835" w:type="dxa"/>
            <w:shd w:val="clear" w:color="auto" w:fill="auto"/>
            <w:vAlign w:val="center"/>
          </w:tcPr>
          <w:p>
            <w:pPr>
              <w:pStyle w:val="55"/>
              <w:rPr>
                <w:del w:id="560" w:author="xuefei2" w:date="2018-10-10T14:58:47Z"/>
                <w:rFonts w:cs="Arial"/>
              </w:rPr>
            </w:pPr>
            <w:del w:id="561"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562" w:author="xuefei2" w:date="2018-10-10T14:58:47Z"/>
        </w:trPr>
        <w:tc>
          <w:tcPr>
            <w:tcW w:w="1467" w:type="dxa"/>
            <w:vMerge w:val="continue"/>
            <w:vAlign w:val="center"/>
          </w:tcPr>
          <w:p>
            <w:pPr>
              <w:pStyle w:val="55"/>
              <w:rPr>
                <w:del w:id="563" w:author="xuefei2" w:date="2018-10-10T14:58:47Z"/>
                <w:rFonts w:cs="Arial"/>
              </w:rPr>
            </w:pPr>
          </w:p>
        </w:tc>
        <w:tc>
          <w:tcPr>
            <w:tcW w:w="1907" w:type="dxa"/>
            <w:vAlign w:val="center"/>
          </w:tcPr>
          <w:p>
            <w:pPr>
              <w:pStyle w:val="55"/>
              <w:rPr>
                <w:del w:id="564" w:author="xuefei2" w:date="2018-10-10T14:58:47Z"/>
                <w:rFonts w:cs="Arial"/>
              </w:rPr>
            </w:pPr>
            <w:del w:id="565" w:author="xuefei2" w:date="2018-10-10T14:58:47Z">
              <w:r>
                <w:rPr>
                  <w:rFonts w:cs="Arial"/>
                </w:rPr>
                <w:delText>±25</w:delText>
              </w:r>
            </w:del>
          </w:p>
        </w:tc>
        <w:tc>
          <w:tcPr>
            <w:tcW w:w="2835" w:type="dxa"/>
            <w:shd w:val="clear" w:color="auto" w:fill="auto"/>
            <w:vAlign w:val="center"/>
          </w:tcPr>
          <w:p>
            <w:pPr>
              <w:pStyle w:val="55"/>
              <w:rPr>
                <w:del w:id="566" w:author="xuefei2" w:date="2018-10-10T14:58:47Z"/>
                <w:rFonts w:cs="Arial"/>
              </w:rPr>
            </w:pPr>
            <w:del w:id="567" w:author="xuefei2" w:date="2018-10-10T14:58:47Z">
              <w:r>
                <w:rPr>
                  <w:rFonts w:cs="Arial"/>
                </w:rPr>
                <w:delText xml:space="preserve">20 MHz </w:delText>
              </w:r>
            </w:del>
            <w:del w:id="568" w:author="xuefei2" w:date="2018-10-10T14:58:47Z">
              <w:r>
                <w:rPr>
                  <w:lang w:val="en-US"/>
                </w:rPr>
                <w:delText xml:space="preserve">DFT-s-OFDM </w:delText>
              </w:r>
            </w:del>
            <w:del w:id="569" w:author="xuefei2" w:date="2018-10-10T14:58:47Z">
              <w:r>
                <w:rPr>
                  <w:rFonts w:cs="Arial"/>
                </w:rPr>
                <w:delText>NR signal, 100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570" w:author="xuefei2" w:date="2018-10-10T14:58:47Z"/>
        </w:trPr>
        <w:tc>
          <w:tcPr>
            <w:tcW w:w="1467" w:type="dxa"/>
            <w:vMerge w:val="restart"/>
            <w:vAlign w:val="center"/>
          </w:tcPr>
          <w:p>
            <w:pPr>
              <w:pStyle w:val="55"/>
              <w:rPr>
                <w:del w:id="571" w:author="xuefei2" w:date="2018-10-10T14:58:47Z"/>
                <w:rFonts w:cs="Arial"/>
              </w:rPr>
            </w:pPr>
            <w:del w:id="572" w:author="xuefei2" w:date="2018-10-10T14:58:47Z">
              <w:r>
                <w:rPr>
                  <w:rFonts w:cs="Arial"/>
                </w:rPr>
                <w:delText>70</w:delText>
              </w:r>
            </w:del>
          </w:p>
        </w:tc>
        <w:tc>
          <w:tcPr>
            <w:tcW w:w="1907" w:type="dxa"/>
            <w:vAlign w:val="center"/>
          </w:tcPr>
          <w:p>
            <w:pPr>
              <w:pStyle w:val="55"/>
              <w:rPr>
                <w:del w:id="573" w:author="xuefei2" w:date="2018-10-10T14:58:47Z"/>
                <w:rFonts w:cs="Arial"/>
              </w:rPr>
            </w:pPr>
            <w:del w:id="574" w:author="xuefei2" w:date="2018-10-10T14:58:47Z">
              <w:r>
                <w:rPr>
                  <w:rFonts w:cs="Arial"/>
                </w:rPr>
                <w:delText>±7.42</w:delText>
              </w:r>
            </w:del>
          </w:p>
        </w:tc>
        <w:tc>
          <w:tcPr>
            <w:tcW w:w="2835" w:type="dxa"/>
            <w:shd w:val="clear" w:color="auto" w:fill="auto"/>
            <w:vAlign w:val="center"/>
          </w:tcPr>
          <w:p>
            <w:pPr>
              <w:pStyle w:val="55"/>
              <w:rPr>
                <w:del w:id="575" w:author="xuefei2" w:date="2018-10-10T14:58:47Z"/>
                <w:rFonts w:cs="Arial"/>
              </w:rPr>
            </w:pPr>
            <w:del w:id="576"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577" w:author="xuefei2" w:date="2018-10-10T14:58:47Z"/>
        </w:trPr>
        <w:tc>
          <w:tcPr>
            <w:tcW w:w="1467" w:type="dxa"/>
            <w:vMerge w:val="continue"/>
            <w:vAlign w:val="center"/>
          </w:tcPr>
          <w:p>
            <w:pPr>
              <w:pStyle w:val="55"/>
              <w:rPr>
                <w:del w:id="578" w:author="xuefei2" w:date="2018-10-10T14:58:47Z"/>
                <w:rFonts w:cs="Arial"/>
              </w:rPr>
            </w:pPr>
          </w:p>
        </w:tc>
        <w:tc>
          <w:tcPr>
            <w:tcW w:w="1907" w:type="dxa"/>
            <w:vAlign w:val="center"/>
          </w:tcPr>
          <w:p>
            <w:pPr>
              <w:pStyle w:val="55"/>
              <w:rPr>
                <w:del w:id="579" w:author="xuefei2" w:date="2018-10-10T14:58:47Z"/>
                <w:rFonts w:cs="Arial"/>
              </w:rPr>
            </w:pPr>
            <w:del w:id="580" w:author="xuefei2" w:date="2018-10-10T14:58:47Z">
              <w:r>
                <w:rPr>
                  <w:rFonts w:cs="Arial"/>
                </w:rPr>
                <w:delText>±25</w:delText>
              </w:r>
            </w:del>
          </w:p>
        </w:tc>
        <w:tc>
          <w:tcPr>
            <w:tcW w:w="2835" w:type="dxa"/>
            <w:shd w:val="clear" w:color="auto" w:fill="auto"/>
            <w:vAlign w:val="center"/>
          </w:tcPr>
          <w:p>
            <w:pPr>
              <w:pStyle w:val="55"/>
              <w:rPr>
                <w:del w:id="581" w:author="xuefei2" w:date="2018-10-10T14:58:47Z"/>
                <w:rFonts w:cs="Arial"/>
              </w:rPr>
            </w:pPr>
            <w:del w:id="582" w:author="xuefei2" w:date="2018-10-10T14:58:47Z">
              <w:r>
                <w:rPr>
                  <w:rFonts w:cs="Arial"/>
                </w:rPr>
                <w:delText xml:space="preserve">20 MHz </w:delText>
              </w:r>
            </w:del>
            <w:del w:id="583" w:author="xuefei2" w:date="2018-10-10T14:58:47Z">
              <w:r>
                <w:rPr>
                  <w:lang w:val="en-US"/>
                </w:rPr>
                <w:delText xml:space="preserve">DFT-s-OFDM </w:delText>
              </w:r>
            </w:del>
            <w:del w:id="584" w:author="xuefei2" w:date="2018-10-10T14:58:47Z">
              <w:r>
                <w:rPr>
                  <w:rFonts w:cs="Arial"/>
                </w:rPr>
                <w:delText>NR signal, 100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585" w:author="xuefei2" w:date="2018-10-10T14:58:47Z"/>
        </w:trPr>
        <w:tc>
          <w:tcPr>
            <w:tcW w:w="1467" w:type="dxa"/>
            <w:vMerge w:val="restart"/>
            <w:vAlign w:val="center"/>
          </w:tcPr>
          <w:p>
            <w:pPr>
              <w:pStyle w:val="55"/>
              <w:rPr>
                <w:del w:id="586" w:author="xuefei2" w:date="2018-10-10T14:58:47Z"/>
                <w:rFonts w:cs="Arial"/>
              </w:rPr>
            </w:pPr>
            <w:del w:id="587" w:author="xuefei2" w:date="2018-10-10T14:58:47Z">
              <w:r>
                <w:rPr>
                  <w:rFonts w:cs="Arial"/>
                </w:rPr>
                <w:delText>80</w:delText>
              </w:r>
            </w:del>
          </w:p>
        </w:tc>
        <w:tc>
          <w:tcPr>
            <w:tcW w:w="1907" w:type="dxa"/>
            <w:vAlign w:val="center"/>
          </w:tcPr>
          <w:p>
            <w:pPr>
              <w:pStyle w:val="55"/>
              <w:rPr>
                <w:del w:id="588" w:author="xuefei2" w:date="2018-10-10T14:58:47Z"/>
                <w:rFonts w:cs="Arial"/>
              </w:rPr>
            </w:pPr>
            <w:del w:id="589" w:author="xuefei2" w:date="2018-10-10T14:58:47Z">
              <w:r>
                <w:rPr>
                  <w:rFonts w:cs="Arial"/>
                </w:rPr>
                <w:delText>±7.44</w:delText>
              </w:r>
            </w:del>
          </w:p>
        </w:tc>
        <w:tc>
          <w:tcPr>
            <w:tcW w:w="2835" w:type="dxa"/>
            <w:shd w:val="clear" w:color="auto" w:fill="auto"/>
            <w:vAlign w:val="center"/>
          </w:tcPr>
          <w:p>
            <w:pPr>
              <w:pStyle w:val="55"/>
              <w:rPr>
                <w:del w:id="590" w:author="xuefei2" w:date="2018-10-10T14:58:47Z"/>
                <w:rFonts w:cs="Arial"/>
              </w:rPr>
            </w:pPr>
            <w:del w:id="591"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592" w:author="xuefei2" w:date="2018-10-10T14:58:47Z"/>
        </w:trPr>
        <w:tc>
          <w:tcPr>
            <w:tcW w:w="1467" w:type="dxa"/>
            <w:vMerge w:val="continue"/>
            <w:vAlign w:val="center"/>
          </w:tcPr>
          <w:p>
            <w:pPr>
              <w:pStyle w:val="55"/>
              <w:rPr>
                <w:del w:id="593" w:author="xuefei2" w:date="2018-10-10T14:58:47Z"/>
                <w:rFonts w:cs="Arial"/>
              </w:rPr>
            </w:pPr>
          </w:p>
        </w:tc>
        <w:tc>
          <w:tcPr>
            <w:tcW w:w="1907" w:type="dxa"/>
            <w:vAlign w:val="center"/>
          </w:tcPr>
          <w:p>
            <w:pPr>
              <w:pStyle w:val="55"/>
              <w:rPr>
                <w:del w:id="594" w:author="xuefei2" w:date="2018-10-10T14:58:47Z"/>
                <w:rFonts w:cs="Arial"/>
              </w:rPr>
            </w:pPr>
            <w:del w:id="595" w:author="xuefei2" w:date="2018-10-10T14:58:47Z">
              <w:r>
                <w:rPr>
                  <w:rFonts w:cs="Arial"/>
                </w:rPr>
                <w:delText>±25</w:delText>
              </w:r>
            </w:del>
          </w:p>
        </w:tc>
        <w:tc>
          <w:tcPr>
            <w:tcW w:w="2835" w:type="dxa"/>
            <w:shd w:val="clear" w:color="auto" w:fill="auto"/>
            <w:vAlign w:val="center"/>
          </w:tcPr>
          <w:p>
            <w:pPr>
              <w:pStyle w:val="55"/>
              <w:rPr>
                <w:del w:id="596" w:author="xuefei2" w:date="2018-10-10T14:58:47Z"/>
                <w:rFonts w:cs="Arial"/>
              </w:rPr>
            </w:pPr>
            <w:del w:id="597" w:author="xuefei2" w:date="2018-10-10T14:58:47Z">
              <w:r>
                <w:rPr>
                  <w:rFonts w:cs="Arial"/>
                </w:rPr>
                <w:delText xml:space="preserve">20 MHz </w:delText>
              </w:r>
            </w:del>
            <w:del w:id="598" w:author="xuefei2" w:date="2018-10-10T14:58:47Z">
              <w:r>
                <w:rPr>
                  <w:lang w:val="en-US"/>
                </w:rPr>
                <w:delText xml:space="preserve">DFT-s-OFDM </w:delText>
              </w:r>
            </w:del>
            <w:del w:id="599" w:author="xuefei2" w:date="2018-10-10T14:58:47Z">
              <w:r>
                <w:rPr>
                  <w:rFonts w:cs="Arial"/>
                </w:rPr>
                <w:delText>NR signal, 100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600" w:author="xuefei2" w:date="2018-10-10T14:58:47Z"/>
        </w:trPr>
        <w:tc>
          <w:tcPr>
            <w:tcW w:w="1467" w:type="dxa"/>
            <w:vMerge w:val="restart"/>
            <w:vAlign w:val="center"/>
          </w:tcPr>
          <w:p>
            <w:pPr>
              <w:pStyle w:val="55"/>
              <w:rPr>
                <w:del w:id="601" w:author="xuefei2" w:date="2018-10-10T14:58:47Z"/>
                <w:rFonts w:cs="Arial"/>
              </w:rPr>
            </w:pPr>
            <w:del w:id="602" w:author="xuefei2" w:date="2018-10-10T14:58:47Z">
              <w:r>
                <w:rPr>
                  <w:rFonts w:cs="Arial"/>
                </w:rPr>
                <w:delText>90</w:delText>
              </w:r>
            </w:del>
          </w:p>
        </w:tc>
        <w:tc>
          <w:tcPr>
            <w:tcW w:w="1907" w:type="dxa"/>
            <w:vAlign w:val="center"/>
          </w:tcPr>
          <w:p>
            <w:pPr>
              <w:pStyle w:val="55"/>
              <w:rPr>
                <w:del w:id="603" w:author="xuefei2" w:date="2018-10-10T14:58:47Z"/>
                <w:rFonts w:cs="Arial"/>
              </w:rPr>
            </w:pPr>
            <w:del w:id="604" w:author="xuefei2" w:date="2018-10-10T14:58:47Z">
              <w:r>
                <w:rPr>
                  <w:rFonts w:cs="Arial"/>
                </w:rPr>
                <w:delText>±7.43</w:delText>
              </w:r>
            </w:del>
          </w:p>
        </w:tc>
        <w:tc>
          <w:tcPr>
            <w:tcW w:w="2835" w:type="dxa"/>
            <w:shd w:val="clear" w:color="auto" w:fill="auto"/>
            <w:vAlign w:val="center"/>
          </w:tcPr>
          <w:p>
            <w:pPr>
              <w:pStyle w:val="55"/>
              <w:rPr>
                <w:del w:id="605" w:author="xuefei2" w:date="2018-10-10T14:58:47Z"/>
                <w:rFonts w:cs="Arial"/>
              </w:rPr>
            </w:pPr>
            <w:del w:id="606"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607" w:author="xuefei2" w:date="2018-10-10T14:58:47Z"/>
        </w:trPr>
        <w:tc>
          <w:tcPr>
            <w:tcW w:w="1467" w:type="dxa"/>
            <w:vMerge w:val="continue"/>
            <w:vAlign w:val="center"/>
          </w:tcPr>
          <w:p>
            <w:pPr>
              <w:pStyle w:val="55"/>
              <w:rPr>
                <w:del w:id="608" w:author="xuefei2" w:date="2018-10-10T14:58:47Z"/>
                <w:rFonts w:cs="Arial"/>
              </w:rPr>
            </w:pPr>
          </w:p>
        </w:tc>
        <w:tc>
          <w:tcPr>
            <w:tcW w:w="1907" w:type="dxa"/>
            <w:vAlign w:val="center"/>
          </w:tcPr>
          <w:p>
            <w:pPr>
              <w:pStyle w:val="55"/>
              <w:rPr>
                <w:del w:id="609" w:author="xuefei2" w:date="2018-10-10T14:58:47Z"/>
                <w:rFonts w:cs="Arial"/>
              </w:rPr>
            </w:pPr>
            <w:del w:id="610" w:author="xuefei2" w:date="2018-10-10T14:58:47Z">
              <w:r>
                <w:rPr>
                  <w:rFonts w:cs="Arial"/>
                </w:rPr>
                <w:delText>±25</w:delText>
              </w:r>
            </w:del>
          </w:p>
        </w:tc>
        <w:tc>
          <w:tcPr>
            <w:tcW w:w="2835" w:type="dxa"/>
            <w:shd w:val="clear" w:color="auto" w:fill="auto"/>
            <w:vAlign w:val="center"/>
          </w:tcPr>
          <w:p>
            <w:pPr>
              <w:pStyle w:val="55"/>
              <w:rPr>
                <w:del w:id="611" w:author="xuefei2" w:date="2018-10-10T14:58:47Z"/>
                <w:rFonts w:cs="Arial"/>
              </w:rPr>
            </w:pPr>
            <w:del w:id="612" w:author="xuefei2" w:date="2018-10-10T14:58:47Z">
              <w:r>
                <w:rPr>
                  <w:rFonts w:cs="Arial"/>
                </w:rPr>
                <w:delText xml:space="preserve">20 MHz </w:delText>
              </w:r>
            </w:del>
            <w:del w:id="613" w:author="xuefei2" w:date="2018-10-10T14:58:47Z">
              <w:r>
                <w:rPr>
                  <w:lang w:val="en-US"/>
                </w:rPr>
                <w:delText xml:space="preserve">DFT-s-OFDM </w:delText>
              </w:r>
            </w:del>
            <w:del w:id="614" w:author="xuefei2" w:date="2018-10-10T14:58:47Z">
              <w:r>
                <w:rPr>
                  <w:rFonts w:cs="Arial"/>
                </w:rPr>
                <w:delText>NR signal, 100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615" w:author="xuefei2" w:date="2018-10-10T14:58:47Z"/>
        </w:trPr>
        <w:tc>
          <w:tcPr>
            <w:tcW w:w="1467" w:type="dxa"/>
            <w:vMerge w:val="restart"/>
            <w:vAlign w:val="center"/>
          </w:tcPr>
          <w:p>
            <w:pPr>
              <w:pStyle w:val="55"/>
              <w:rPr>
                <w:del w:id="616" w:author="xuefei2" w:date="2018-10-10T14:58:47Z"/>
                <w:rFonts w:cs="Arial"/>
              </w:rPr>
            </w:pPr>
            <w:del w:id="617" w:author="xuefei2" w:date="2018-10-10T14:58:47Z">
              <w:r>
                <w:rPr>
                  <w:rFonts w:cs="Arial"/>
                </w:rPr>
                <w:delText>100</w:delText>
              </w:r>
            </w:del>
          </w:p>
        </w:tc>
        <w:tc>
          <w:tcPr>
            <w:tcW w:w="1907" w:type="dxa"/>
            <w:vAlign w:val="center"/>
          </w:tcPr>
          <w:p>
            <w:pPr>
              <w:pStyle w:val="55"/>
              <w:rPr>
                <w:del w:id="618" w:author="xuefei2" w:date="2018-10-10T14:58:47Z"/>
                <w:rFonts w:cs="Arial"/>
              </w:rPr>
            </w:pPr>
            <w:del w:id="619" w:author="xuefei2" w:date="2018-10-10T14:58:47Z">
              <w:r>
                <w:rPr>
                  <w:rFonts w:cs="Arial"/>
                </w:rPr>
                <w:delText>±7.45</w:delText>
              </w:r>
            </w:del>
          </w:p>
        </w:tc>
        <w:tc>
          <w:tcPr>
            <w:tcW w:w="2835" w:type="dxa"/>
            <w:shd w:val="clear" w:color="auto" w:fill="auto"/>
            <w:vAlign w:val="center"/>
          </w:tcPr>
          <w:p>
            <w:pPr>
              <w:pStyle w:val="55"/>
              <w:rPr>
                <w:del w:id="620" w:author="xuefei2" w:date="2018-10-10T14:58:47Z"/>
                <w:rFonts w:cs="Arial"/>
              </w:rPr>
            </w:pPr>
            <w:del w:id="621"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622" w:author="xuefei2" w:date="2018-10-10T14:58:47Z"/>
        </w:trPr>
        <w:tc>
          <w:tcPr>
            <w:tcW w:w="1467" w:type="dxa"/>
            <w:vMerge w:val="continue"/>
            <w:vAlign w:val="center"/>
          </w:tcPr>
          <w:p>
            <w:pPr>
              <w:pStyle w:val="55"/>
              <w:rPr>
                <w:del w:id="623" w:author="xuefei2" w:date="2018-10-10T14:58:47Z"/>
                <w:rFonts w:cs="Arial"/>
              </w:rPr>
            </w:pPr>
          </w:p>
        </w:tc>
        <w:tc>
          <w:tcPr>
            <w:tcW w:w="1907" w:type="dxa"/>
            <w:vAlign w:val="center"/>
          </w:tcPr>
          <w:p>
            <w:pPr>
              <w:pStyle w:val="55"/>
              <w:rPr>
                <w:del w:id="624" w:author="xuefei2" w:date="2018-10-10T14:58:47Z"/>
                <w:rFonts w:cs="Arial"/>
              </w:rPr>
            </w:pPr>
            <w:del w:id="625" w:author="xuefei2" w:date="2018-10-10T14:58:47Z">
              <w:r>
                <w:rPr>
                  <w:rFonts w:cs="Arial"/>
                </w:rPr>
                <w:delText>±25</w:delText>
              </w:r>
            </w:del>
          </w:p>
        </w:tc>
        <w:tc>
          <w:tcPr>
            <w:tcW w:w="2835" w:type="dxa"/>
            <w:shd w:val="clear" w:color="auto" w:fill="auto"/>
            <w:vAlign w:val="center"/>
          </w:tcPr>
          <w:p>
            <w:pPr>
              <w:pStyle w:val="55"/>
              <w:rPr>
                <w:del w:id="626" w:author="xuefei2" w:date="2018-10-10T14:58:47Z"/>
                <w:rFonts w:cs="Arial"/>
              </w:rPr>
            </w:pPr>
            <w:del w:id="627" w:author="xuefei2" w:date="2018-10-10T14:58:47Z">
              <w:r>
                <w:rPr>
                  <w:rFonts w:cs="Arial"/>
                </w:rPr>
                <w:delText xml:space="preserve">20 MHz </w:delText>
              </w:r>
            </w:del>
            <w:del w:id="628" w:author="xuefei2" w:date="2018-10-10T14:58:47Z">
              <w:r>
                <w:rPr>
                  <w:lang w:val="en-US"/>
                </w:rPr>
                <w:delText xml:space="preserve">DFT-s-OFDM </w:delText>
              </w:r>
            </w:del>
            <w:del w:id="629" w:author="xuefei2" w:date="2018-10-10T14:58:47Z">
              <w:r>
                <w:rPr>
                  <w:rFonts w:cs="Arial"/>
                </w:rPr>
                <w:delText>NR signal, 100 RB</w:delText>
              </w:r>
            </w:del>
          </w:p>
        </w:tc>
      </w:tr>
      <w:bookmarkEnd w:id="12"/>
    </w:tbl>
    <w:p>
      <w:pPr>
        <w:rPr>
          <w:del w:id="630" w:author="xuefei2" w:date="2018-10-10T14:58:47Z"/>
        </w:rPr>
      </w:pPr>
    </w:p>
    <w:p>
      <w:pPr>
        <w:pStyle w:val="58"/>
        <w:rPr>
          <w:del w:id="631" w:author="xuefei2" w:date="2018-10-10T14:58:47Z"/>
          <w:lang w:eastAsia="zh-CN"/>
        </w:rPr>
      </w:pPr>
      <w:del w:id="632" w:author="xuefei2" w:date="2018-10-10T14:58:47Z">
        <w:r>
          <w:rPr/>
          <w:delText>Table 10.8.2-3: Narrowband intermodulation performance requirement in FR1</w:delText>
        </w:r>
      </w:del>
    </w:p>
    <w:tbl>
      <w:tblPr>
        <w:tblStyle w:val="50"/>
        <w:tblW w:w="8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633" w:author="xuefei2" w:date="2018-10-10T14:58:47Z"/>
        </w:trPr>
        <w:tc>
          <w:tcPr>
            <w:tcW w:w="2049" w:type="dxa"/>
            <w:vAlign w:val="center"/>
          </w:tcPr>
          <w:p>
            <w:pPr>
              <w:pStyle w:val="54"/>
              <w:rPr>
                <w:del w:id="634" w:author="xuefei2" w:date="2018-10-10T14:58:47Z"/>
                <w:rFonts w:cs="Arial"/>
              </w:rPr>
            </w:pPr>
            <w:del w:id="635" w:author="xuefei2" w:date="2018-10-10T14:58:47Z">
              <w:r>
                <w:rPr>
                  <w:rFonts w:cs="Arial"/>
                  <w:lang w:eastAsia="zh-CN"/>
                </w:rPr>
                <w:delText>BS class</w:delText>
              </w:r>
            </w:del>
          </w:p>
        </w:tc>
        <w:tc>
          <w:tcPr>
            <w:tcW w:w="1995" w:type="dxa"/>
            <w:vAlign w:val="center"/>
          </w:tcPr>
          <w:p>
            <w:pPr>
              <w:pStyle w:val="54"/>
              <w:rPr>
                <w:del w:id="636" w:author="xuefei2" w:date="2018-10-10T14:58:47Z"/>
                <w:rFonts w:cs="Arial"/>
              </w:rPr>
            </w:pPr>
            <w:del w:id="637" w:author="xuefei2" w:date="2018-10-10T14:58:47Z">
              <w:r>
                <w:rPr>
                  <w:rFonts w:cs="Arial"/>
                </w:rPr>
                <w:delText>Wanted signal mean power (dBm)</w:delText>
              </w:r>
            </w:del>
          </w:p>
        </w:tc>
        <w:tc>
          <w:tcPr>
            <w:tcW w:w="1985" w:type="dxa"/>
            <w:vAlign w:val="center"/>
          </w:tcPr>
          <w:p>
            <w:pPr>
              <w:pStyle w:val="54"/>
              <w:rPr>
                <w:del w:id="638" w:author="xuefei2" w:date="2018-10-10T14:58:47Z"/>
                <w:rFonts w:cs="Arial"/>
              </w:rPr>
            </w:pPr>
            <w:del w:id="639" w:author="xuefei2" w:date="2018-10-10T14:58:47Z">
              <w:r>
                <w:rPr>
                  <w:rFonts w:cs="Arial"/>
                </w:rPr>
                <w:delText>Interfering signal mean power (dBm)</w:delText>
              </w:r>
            </w:del>
          </w:p>
        </w:tc>
        <w:tc>
          <w:tcPr>
            <w:tcW w:w="2628" w:type="dxa"/>
            <w:vAlign w:val="center"/>
          </w:tcPr>
          <w:p>
            <w:pPr>
              <w:pStyle w:val="54"/>
              <w:rPr>
                <w:del w:id="640" w:author="xuefei2" w:date="2018-10-10T14:58:47Z"/>
                <w:rFonts w:cs="Arial"/>
              </w:rPr>
            </w:pPr>
            <w:del w:id="641" w:author="xuefei2" w:date="2018-10-10T14:58:47Z">
              <w:r>
                <w:rPr>
                  <w:rFonts w:cs="Arial"/>
                </w:rPr>
                <w:delText>Type of interfering signal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642" w:author="xuefei2" w:date="2018-10-10T14:58:47Z"/>
        </w:trPr>
        <w:tc>
          <w:tcPr>
            <w:tcW w:w="2049" w:type="dxa"/>
            <w:vMerge w:val="restart"/>
            <w:vAlign w:val="center"/>
          </w:tcPr>
          <w:p>
            <w:pPr>
              <w:pStyle w:val="55"/>
              <w:rPr>
                <w:del w:id="643" w:author="xuefei2" w:date="2018-10-10T14:58:47Z"/>
                <w:rFonts w:cs="Arial"/>
              </w:rPr>
            </w:pPr>
            <w:del w:id="644" w:author="xuefei2" w:date="2018-10-10T14:58:47Z">
              <w:r>
                <w:rPr>
                  <w:rFonts w:cs="Arial"/>
                  <w:lang w:eastAsia="zh-CN"/>
                </w:rPr>
                <w:delText>Wide Area BS</w:delText>
              </w:r>
            </w:del>
          </w:p>
        </w:tc>
        <w:tc>
          <w:tcPr>
            <w:tcW w:w="1995" w:type="dxa"/>
            <w:vAlign w:val="center"/>
          </w:tcPr>
          <w:p>
            <w:pPr>
              <w:pStyle w:val="55"/>
              <w:rPr>
                <w:del w:id="645" w:author="xuefei2" w:date="2018-10-10T14:58:47Z"/>
                <w:rFonts w:cs="Arial"/>
              </w:rPr>
            </w:pPr>
            <w:del w:id="646" w:author="xuefei2" w:date="2018-10-10T14:58:47Z">
              <w:r>
                <w:rPr>
                  <w:rFonts w:cs="Arial"/>
                </w:rPr>
                <w:delText>EIS</w:delText>
              </w:r>
            </w:del>
            <w:del w:id="647" w:author="xuefei2" w:date="2018-10-10T14:58:47Z">
              <w:r>
                <w:rPr>
                  <w:rFonts w:cs="Arial"/>
                  <w:vertAlign w:val="subscript"/>
                </w:rPr>
                <w:delText>REFSENS</w:delText>
              </w:r>
            </w:del>
            <w:del w:id="648" w:author="xuefei2" w:date="2018-10-10T14:58:47Z">
              <w:r>
                <w:rPr>
                  <w:rFonts w:cs="Arial"/>
                </w:rPr>
                <w:delText xml:space="preserve"> + 6 dB</w:delText>
              </w:r>
            </w:del>
            <w:del w:id="649" w:author="xuefei2" w:date="2018-10-10T14:58:47Z">
              <w:r>
                <w:rPr/>
                <w:delText xml:space="preserve"> </w:delText>
              </w:r>
            </w:del>
            <w:del w:id="650" w:author="xuefei2" w:date="2018-10-10T14:58:47Z">
              <w:r>
                <w:rPr>
                  <w:rFonts w:cs="Arial"/>
                </w:rPr>
                <w:delText>(Note 1)</w:delText>
              </w:r>
            </w:del>
          </w:p>
        </w:tc>
        <w:tc>
          <w:tcPr>
            <w:tcW w:w="1985" w:type="dxa"/>
            <w:vAlign w:val="center"/>
          </w:tcPr>
          <w:p>
            <w:pPr>
              <w:pStyle w:val="55"/>
              <w:rPr>
                <w:del w:id="651" w:author="xuefei2" w:date="2018-10-10T14:58:47Z"/>
                <w:rFonts w:cs="Arial"/>
              </w:rPr>
            </w:pPr>
            <w:del w:id="652" w:author="xuefei2" w:date="2018-10-10T14:58:47Z">
              <w:r>
                <w:rPr>
                  <w:rFonts w:cs="Arial"/>
                </w:rPr>
                <w:delText>-52 - Δ</w:delText>
              </w:r>
            </w:del>
            <w:del w:id="653" w:author="xuefei2" w:date="2018-10-10T14:58:47Z">
              <w:r>
                <w:rPr>
                  <w:rFonts w:cs="Arial"/>
                  <w:vertAlign w:val="subscript"/>
                </w:rPr>
                <w:delText>OTAREFSENS</w:delText>
              </w:r>
            </w:del>
          </w:p>
        </w:tc>
        <w:tc>
          <w:tcPr>
            <w:tcW w:w="2628" w:type="dxa"/>
            <w:vMerge w:val="restart"/>
            <w:shd w:val="clear" w:color="auto" w:fill="auto"/>
            <w:vAlign w:val="center"/>
          </w:tcPr>
          <w:p>
            <w:pPr>
              <w:pStyle w:val="55"/>
              <w:rPr>
                <w:del w:id="654" w:author="xuefei2" w:date="2018-10-10T14:58:47Z"/>
                <w:rFonts w:cs="Arial"/>
              </w:rPr>
            </w:pPr>
            <w:del w:id="655" w:author="xuefei2" w:date="2018-10-10T14:58:47Z">
              <w:r>
                <w:rPr>
                  <w:rFonts w:cs="Arial"/>
                </w:rPr>
                <w:delText>See Table 10.8.2-4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656" w:author="xuefei2" w:date="2018-10-10T14:58:47Z"/>
        </w:trPr>
        <w:tc>
          <w:tcPr>
            <w:tcW w:w="2049" w:type="dxa"/>
            <w:vMerge w:val="continue"/>
            <w:vAlign w:val="center"/>
          </w:tcPr>
          <w:p>
            <w:pPr>
              <w:pStyle w:val="55"/>
              <w:rPr>
                <w:del w:id="657" w:author="xuefei2" w:date="2018-10-10T14:58:47Z"/>
                <w:rFonts w:cs="Arial"/>
                <w:lang w:eastAsia="zh-CN"/>
              </w:rPr>
            </w:pPr>
          </w:p>
        </w:tc>
        <w:tc>
          <w:tcPr>
            <w:tcW w:w="1995" w:type="dxa"/>
            <w:vAlign w:val="center"/>
          </w:tcPr>
          <w:p>
            <w:pPr>
              <w:pStyle w:val="55"/>
              <w:rPr>
                <w:del w:id="658" w:author="xuefei2" w:date="2018-10-10T14:58:47Z"/>
                <w:rFonts w:cs="Arial"/>
              </w:rPr>
            </w:pPr>
            <w:del w:id="659" w:author="xuefei2" w:date="2018-10-10T14:58:47Z">
              <w:r>
                <w:rPr>
                  <w:rFonts w:cs="Arial"/>
                </w:rPr>
                <w:delText>EIS</w:delText>
              </w:r>
            </w:del>
            <w:del w:id="660" w:author="xuefei2" w:date="2018-10-10T14:58:47Z">
              <w:r>
                <w:rPr>
                  <w:rFonts w:cs="Arial"/>
                  <w:vertAlign w:val="subscript"/>
                </w:rPr>
                <w:delText>minSENS</w:delText>
              </w:r>
            </w:del>
            <w:del w:id="661" w:author="xuefei2" w:date="2018-10-10T14:58:47Z">
              <w:r>
                <w:rPr>
                  <w:rFonts w:cs="Arial"/>
                </w:rPr>
                <w:delText xml:space="preserve"> + 6 dB (Note 1)</w:delText>
              </w:r>
            </w:del>
          </w:p>
        </w:tc>
        <w:tc>
          <w:tcPr>
            <w:tcW w:w="1985" w:type="dxa"/>
            <w:vAlign w:val="center"/>
          </w:tcPr>
          <w:p>
            <w:pPr>
              <w:pStyle w:val="55"/>
              <w:rPr>
                <w:del w:id="662" w:author="xuefei2" w:date="2018-10-10T14:58:47Z"/>
                <w:rFonts w:cs="Arial"/>
              </w:rPr>
            </w:pPr>
            <w:del w:id="663" w:author="xuefei2" w:date="2018-10-10T14:58:47Z">
              <w:r>
                <w:rPr>
                  <w:rFonts w:cs="Arial"/>
                </w:rPr>
                <w:delText>-52 - Δ</w:delText>
              </w:r>
            </w:del>
            <w:del w:id="664" w:author="xuefei2" w:date="2018-10-10T14:58:47Z">
              <w:r>
                <w:rPr>
                  <w:rFonts w:cs="Arial"/>
                  <w:vertAlign w:val="subscript"/>
                </w:rPr>
                <w:delText>minSENS</w:delText>
              </w:r>
            </w:del>
          </w:p>
        </w:tc>
        <w:tc>
          <w:tcPr>
            <w:tcW w:w="2628" w:type="dxa"/>
            <w:vMerge w:val="continue"/>
            <w:shd w:val="clear" w:color="auto" w:fill="auto"/>
            <w:vAlign w:val="center"/>
          </w:tcPr>
          <w:p>
            <w:pPr>
              <w:pStyle w:val="55"/>
              <w:rPr>
                <w:del w:id="665" w:author="xuefei2" w:date="2018-10-10T14:58:4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666" w:author="xuefei2" w:date="2018-10-10T14:58:47Z"/>
        </w:trPr>
        <w:tc>
          <w:tcPr>
            <w:tcW w:w="2049" w:type="dxa"/>
            <w:vMerge w:val="restart"/>
            <w:vAlign w:val="center"/>
          </w:tcPr>
          <w:p>
            <w:pPr>
              <w:pStyle w:val="55"/>
              <w:rPr>
                <w:del w:id="667" w:author="xuefei2" w:date="2018-10-10T14:58:47Z"/>
                <w:rFonts w:cs="Arial"/>
                <w:lang w:eastAsia="zh-CN"/>
              </w:rPr>
            </w:pPr>
            <w:del w:id="668" w:author="xuefei2" w:date="2018-10-10T14:58:47Z">
              <w:r>
                <w:rPr>
                  <w:rFonts w:hint="eastAsia" w:cs="Arial"/>
                  <w:lang w:eastAsia="zh-CN"/>
                </w:rPr>
                <w:delText>Medium Range BS</w:delText>
              </w:r>
            </w:del>
          </w:p>
        </w:tc>
        <w:tc>
          <w:tcPr>
            <w:tcW w:w="1995" w:type="dxa"/>
            <w:vAlign w:val="center"/>
          </w:tcPr>
          <w:p>
            <w:pPr>
              <w:pStyle w:val="55"/>
              <w:rPr>
                <w:del w:id="669" w:author="xuefei2" w:date="2018-10-10T14:58:47Z"/>
                <w:rFonts w:cs="Arial"/>
              </w:rPr>
            </w:pPr>
            <w:del w:id="670" w:author="xuefei2" w:date="2018-10-10T14:58:47Z">
              <w:r>
                <w:rPr>
                  <w:rFonts w:cs="Arial"/>
                </w:rPr>
                <w:delText>EIS</w:delText>
              </w:r>
            </w:del>
            <w:del w:id="671" w:author="xuefei2" w:date="2018-10-10T14:58:47Z">
              <w:r>
                <w:rPr>
                  <w:rFonts w:cs="Arial"/>
                  <w:vertAlign w:val="subscript"/>
                </w:rPr>
                <w:delText>REFSENS</w:delText>
              </w:r>
            </w:del>
            <w:del w:id="672" w:author="xuefei2" w:date="2018-10-10T14:58:47Z">
              <w:r>
                <w:rPr>
                  <w:rFonts w:cs="Arial"/>
                </w:rPr>
                <w:delText xml:space="preserve"> + 6 dB (Note 1)</w:delText>
              </w:r>
            </w:del>
          </w:p>
        </w:tc>
        <w:tc>
          <w:tcPr>
            <w:tcW w:w="1985" w:type="dxa"/>
            <w:vAlign w:val="center"/>
          </w:tcPr>
          <w:p>
            <w:pPr>
              <w:pStyle w:val="55"/>
              <w:rPr>
                <w:del w:id="673" w:author="xuefei2" w:date="2018-10-10T14:58:47Z"/>
                <w:rFonts w:cs="Arial"/>
              </w:rPr>
            </w:pPr>
            <w:del w:id="674" w:author="xuefei2" w:date="2018-10-10T14:58:47Z">
              <w:r>
                <w:rPr>
                  <w:rFonts w:cs="Arial"/>
                  <w:lang w:eastAsia="zh-CN"/>
                </w:rPr>
                <w:delText>-47</w:delText>
              </w:r>
            </w:del>
            <w:del w:id="675" w:author="xuefei2" w:date="2018-10-10T14:58:47Z">
              <w:r>
                <w:rPr>
                  <w:rFonts w:cs="Arial"/>
                </w:rPr>
                <w:delText xml:space="preserve"> - Δ</w:delText>
              </w:r>
            </w:del>
            <w:del w:id="676" w:author="xuefei2" w:date="2018-10-10T14:58:47Z">
              <w:r>
                <w:rPr>
                  <w:rFonts w:cs="Arial"/>
                  <w:vertAlign w:val="subscript"/>
                </w:rPr>
                <w:delText>OTAREFSENS</w:delText>
              </w:r>
            </w:del>
          </w:p>
        </w:tc>
        <w:tc>
          <w:tcPr>
            <w:tcW w:w="2628" w:type="dxa"/>
            <w:vMerge w:val="continue"/>
            <w:shd w:val="clear" w:color="auto" w:fill="auto"/>
            <w:vAlign w:val="center"/>
          </w:tcPr>
          <w:p>
            <w:pPr>
              <w:pStyle w:val="55"/>
              <w:rPr>
                <w:del w:id="677" w:author="xuefei2" w:date="2018-10-10T14:58:4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678" w:author="xuefei2" w:date="2018-10-10T14:58:47Z"/>
        </w:trPr>
        <w:tc>
          <w:tcPr>
            <w:tcW w:w="2049" w:type="dxa"/>
            <w:vMerge w:val="continue"/>
            <w:vAlign w:val="center"/>
          </w:tcPr>
          <w:p>
            <w:pPr>
              <w:pStyle w:val="55"/>
              <w:rPr>
                <w:del w:id="679" w:author="xuefei2" w:date="2018-10-10T14:58:47Z"/>
                <w:rFonts w:cs="Arial"/>
                <w:lang w:eastAsia="zh-CN"/>
              </w:rPr>
            </w:pPr>
          </w:p>
        </w:tc>
        <w:tc>
          <w:tcPr>
            <w:tcW w:w="1995" w:type="dxa"/>
            <w:vAlign w:val="center"/>
          </w:tcPr>
          <w:p>
            <w:pPr>
              <w:pStyle w:val="55"/>
              <w:rPr>
                <w:del w:id="680" w:author="xuefei2" w:date="2018-10-10T14:58:47Z"/>
                <w:rFonts w:cs="Arial"/>
              </w:rPr>
            </w:pPr>
            <w:del w:id="681" w:author="xuefei2" w:date="2018-10-10T14:58:47Z">
              <w:r>
                <w:rPr>
                  <w:rFonts w:cs="Arial"/>
                </w:rPr>
                <w:delText>EIS</w:delText>
              </w:r>
            </w:del>
            <w:del w:id="682" w:author="xuefei2" w:date="2018-10-10T14:58:47Z">
              <w:r>
                <w:rPr>
                  <w:rFonts w:cs="Arial"/>
                  <w:vertAlign w:val="subscript"/>
                </w:rPr>
                <w:delText>minSENS</w:delText>
              </w:r>
            </w:del>
            <w:del w:id="683" w:author="xuefei2" w:date="2018-10-10T14:58:47Z">
              <w:r>
                <w:rPr>
                  <w:rFonts w:cs="Arial"/>
                </w:rPr>
                <w:delText xml:space="preserve"> + 6 dB (Note 1)</w:delText>
              </w:r>
            </w:del>
          </w:p>
        </w:tc>
        <w:tc>
          <w:tcPr>
            <w:tcW w:w="1985" w:type="dxa"/>
            <w:vAlign w:val="center"/>
          </w:tcPr>
          <w:p>
            <w:pPr>
              <w:pStyle w:val="55"/>
              <w:rPr>
                <w:del w:id="684" w:author="xuefei2" w:date="2018-10-10T14:58:47Z"/>
                <w:rFonts w:cs="Arial"/>
                <w:lang w:eastAsia="zh-CN"/>
              </w:rPr>
            </w:pPr>
            <w:del w:id="685" w:author="xuefei2" w:date="2018-10-10T14:58:47Z">
              <w:r>
                <w:rPr>
                  <w:rFonts w:cs="Arial"/>
                  <w:lang w:eastAsia="zh-CN"/>
                </w:rPr>
                <w:delText>-47</w:delText>
              </w:r>
            </w:del>
            <w:del w:id="686" w:author="xuefei2" w:date="2018-10-10T14:58:47Z">
              <w:r>
                <w:rPr>
                  <w:rFonts w:cs="Arial"/>
                </w:rPr>
                <w:delText xml:space="preserve"> - Δ</w:delText>
              </w:r>
            </w:del>
            <w:del w:id="687" w:author="xuefei2" w:date="2018-10-10T14:58:47Z">
              <w:r>
                <w:rPr>
                  <w:rFonts w:cs="Arial"/>
                  <w:vertAlign w:val="subscript"/>
                </w:rPr>
                <w:delText>minSENS</w:delText>
              </w:r>
            </w:del>
          </w:p>
        </w:tc>
        <w:tc>
          <w:tcPr>
            <w:tcW w:w="2628" w:type="dxa"/>
            <w:vMerge w:val="continue"/>
            <w:shd w:val="clear" w:color="auto" w:fill="auto"/>
            <w:vAlign w:val="center"/>
          </w:tcPr>
          <w:p>
            <w:pPr>
              <w:pStyle w:val="55"/>
              <w:rPr>
                <w:del w:id="688" w:author="xuefei2" w:date="2018-10-10T14:58:4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689" w:author="xuefei2" w:date="2018-10-10T14:58:47Z"/>
        </w:trPr>
        <w:tc>
          <w:tcPr>
            <w:tcW w:w="2049" w:type="dxa"/>
            <w:vMerge w:val="restart"/>
            <w:vAlign w:val="center"/>
          </w:tcPr>
          <w:p>
            <w:pPr>
              <w:pStyle w:val="55"/>
              <w:rPr>
                <w:del w:id="690" w:author="xuefei2" w:date="2018-10-10T14:58:47Z"/>
                <w:rFonts w:cs="Arial"/>
                <w:lang w:eastAsia="zh-CN"/>
              </w:rPr>
            </w:pPr>
            <w:del w:id="691" w:author="xuefei2" w:date="2018-10-10T14:58:47Z">
              <w:r>
                <w:rPr>
                  <w:rFonts w:cs="Arial"/>
                  <w:lang w:eastAsia="zh-CN"/>
                </w:rPr>
                <w:delText>Local Area BS</w:delText>
              </w:r>
            </w:del>
          </w:p>
        </w:tc>
        <w:tc>
          <w:tcPr>
            <w:tcW w:w="1995" w:type="dxa"/>
            <w:vAlign w:val="center"/>
          </w:tcPr>
          <w:p>
            <w:pPr>
              <w:pStyle w:val="55"/>
              <w:rPr>
                <w:del w:id="692" w:author="xuefei2" w:date="2018-10-10T14:58:47Z"/>
                <w:rFonts w:cs="Arial"/>
              </w:rPr>
            </w:pPr>
            <w:del w:id="693" w:author="xuefei2" w:date="2018-10-10T14:58:47Z">
              <w:r>
                <w:rPr>
                  <w:rFonts w:cs="Arial"/>
                </w:rPr>
                <w:delText>EIS</w:delText>
              </w:r>
            </w:del>
            <w:del w:id="694" w:author="xuefei2" w:date="2018-10-10T14:58:47Z">
              <w:r>
                <w:rPr>
                  <w:rFonts w:cs="Arial"/>
                  <w:vertAlign w:val="subscript"/>
                </w:rPr>
                <w:delText>REFSENS</w:delText>
              </w:r>
            </w:del>
            <w:del w:id="695" w:author="xuefei2" w:date="2018-10-10T14:58:47Z">
              <w:r>
                <w:rPr>
                  <w:rFonts w:cs="Arial"/>
                </w:rPr>
                <w:delText xml:space="preserve"> + </w:delText>
              </w:r>
            </w:del>
            <w:del w:id="696" w:author="xuefei2" w:date="2018-10-10T14:58:47Z">
              <w:r>
                <w:rPr>
                  <w:rFonts w:cs="Arial"/>
                  <w:lang w:eastAsia="zh-CN"/>
                </w:rPr>
                <w:delText>6 </w:delText>
              </w:r>
            </w:del>
            <w:del w:id="697" w:author="xuefei2" w:date="2018-10-10T14:58:47Z">
              <w:r>
                <w:rPr>
                  <w:rFonts w:cs="Arial"/>
                </w:rPr>
                <w:delText>dB (Note 1)</w:delText>
              </w:r>
            </w:del>
          </w:p>
        </w:tc>
        <w:tc>
          <w:tcPr>
            <w:tcW w:w="1985" w:type="dxa"/>
            <w:vAlign w:val="center"/>
          </w:tcPr>
          <w:p>
            <w:pPr>
              <w:pStyle w:val="55"/>
              <w:rPr>
                <w:del w:id="698" w:author="xuefei2" w:date="2018-10-10T14:58:47Z"/>
                <w:rFonts w:cs="Arial"/>
              </w:rPr>
            </w:pPr>
            <w:del w:id="699" w:author="xuefei2" w:date="2018-10-10T14:58:47Z">
              <w:r>
                <w:rPr>
                  <w:rFonts w:cs="Arial"/>
                  <w:lang w:eastAsia="zh-CN"/>
                </w:rPr>
                <w:delText>-44</w:delText>
              </w:r>
            </w:del>
            <w:del w:id="700" w:author="xuefei2" w:date="2018-10-10T14:58:47Z">
              <w:r>
                <w:rPr>
                  <w:rFonts w:cs="Arial"/>
                </w:rPr>
                <w:delText xml:space="preserve"> - Δ</w:delText>
              </w:r>
            </w:del>
            <w:del w:id="701" w:author="xuefei2" w:date="2018-10-10T14:58:47Z">
              <w:r>
                <w:rPr>
                  <w:rFonts w:cs="Arial"/>
                  <w:vertAlign w:val="subscript"/>
                </w:rPr>
                <w:delText>OTAREFSENS</w:delText>
              </w:r>
            </w:del>
          </w:p>
        </w:tc>
        <w:tc>
          <w:tcPr>
            <w:tcW w:w="2628" w:type="dxa"/>
            <w:vMerge w:val="continue"/>
            <w:shd w:val="clear" w:color="auto" w:fill="auto"/>
            <w:vAlign w:val="center"/>
          </w:tcPr>
          <w:p>
            <w:pPr>
              <w:pStyle w:val="55"/>
              <w:rPr>
                <w:del w:id="702" w:author="xuefei2" w:date="2018-10-10T14:58:4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703" w:author="xuefei2" w:date="2018-10-10T14:58:47Z"/>
        </w:trPr>
        <w:tc>
          <w:tcPr>
            <w:tcW w:w="2049" w:type="dxa"/>
            <w:vMerge w:val="continue"/>
            <w:vAlign w:val="center"/>
          </w:tcPr>
          <w:p>
            <w:pPr>
              <w:pStyle w:val="55"/>
              <w:rPr>
                <w:del w:id="704" w:author="xuefei2" w:date="2018-10-10T14:58:47Z"/>
                <w:rFonts w:cs="Arial"/>
                <w:lang w:eastAsia="zh-CN"/>
              </w:rPr>
            </w:pPr>
          </w:p>
        </w:tc>
        <w:tc>
          <w:tcPr>
            <w:tcW w:w="1995" w:type="dxa"/>
            <w:vAlign w:val="center"/>
          </w:tcPr>
          <w:p>
            <w:pPr>
              <w:pStyle w:val="55"/>
              <w:rPr>
                <w:del w:id="705" w:author="xuefei2" w:date="2018-10-10T14:58:47Z"/>
                <w:rFonts w:cs="Arial"/>
              </w:rPr>
            </w:pPr>
            <w:del w:id="706" w:author="xuefei2" w:date="2018-10-10T14:58:47Z">
              <w:r>
                <w:rPr>
                  <w:rFonts w:cs="Arial"/>
                </w:rPr>
                <w:delText>EIS</w:delText>
              </w:r>
            </w:del>
            <w:del w:id="707" w:author="xuefei2" w:date="2018-10-10T14:58:47Z">
              <w:r>
                <w:rPr>
                  <w:rFonts w:cs="Arial"/>
                  <w:vertAlign w:val="subscript"/>
                </w:rPr>
                <w:delText>minSENS</w:delText>
              </w:r>
            </w:del>
            <w:del w:id="708" w:author="xuefei2" w:date="2018-10-10T14:58:47Z">
              <w:r>
                <w:rPr>
                  <w:rFonts w:cs="Arial"/>
                </w:rPr>
                <w:delText xml:space="preserve"> + </w:delText>
              </w:r>
            </w:del>
            <w:del w:id="709" w:author="xuefei2" w:date="2018-10-10T14:58:47Z">
              <w:r>
                <w:rPr>
                  <w:rFonts w:cs="Arial"/>
                  <w:lang w:eastAsia="zh-CN"/>
                </w:rPr>
                <w:delText>6 </w:delText>
              </w:r>
            </w:del>
            <w:del w:id="710" w:author="xuefei2" w:date="2018-10-10T14:58:47Z">
              <w:r>
                <w:rPr>
                  <w:rFonts w:cs="Arial"/>
                </w:rPr>
                <w:delText>dB (Note 1)</w:delText>
              </w:r>
            </w:del>
          </w:p>
        </w:tc>
        <w:tc>
          <w:tcPr>
            <w:tcW w:w="1985" w:type="dxa"/>
            <w:vAlign w:val="center"/>
          </w:tcPr>
          <w:p>
            <w:pPr>
              <w:pStyle w:val="55"/>
              <w:rPr>
                <w:del w:id="711" w:author="xuefei2" w:date="2018-10-10T14:58:47Z"/>
                <w:rFonts w:cs="Arial"/>
                <w:lang w:eastAsia="zh-CN"/>
              </w:rPr>
            </w:pPr>
            <w:del w:id="712" w:author="xuefei2" w:date="2018-10-10T14:58:47Z">
              <w:r>
                <w:rPr>
                  <w:rFonts w:cs="Arial"/>
                  <w:lang w:eastAsia="zh-CN"/>
                </w:rPr>
                <w:delText>-44</w:delText>
              </w:r>
            </w:del>
            <w:del w:id="713" w:author="xuefei2" w:date="2018-10-10T14:58:47Z">
              <w:r>
                <w:rPr>
                  <w:rFonts w:cs="Arial"/>
                </w:rPr>
                <w:delText xml:space="preserve"> - Δ</w:delText>
              </w:r>
            </w:del>
            <w:del w:id="714" w:author="xuefei2" w:date="2018-10-10T14:58:47Z">
              <w:r>
                <w:rPr>
                  <w:rFonts w:cs="Arial"/>
                  <w:vertAlign w:val="subscript"/>
                </w:rPr>
                <w:delText>minSENS</w:delText>
              </w:r>
            </w:del>
          </w:p>
        </w:tc>
        <w:tc>
          <w:tcPr>
            <w:tcW w:w="2628" w:type="dxa"/>
            <w:vMerge w:val="continue"/>
            <w:shd w:val="clear" w:color="auto" w:fill="auto"/>
            <w:vAlign w:val="center"/>
          </w:tcPr>
          <w:p>
            <w:pPr>
              <w:pStyle w:val="55"/>
              <w:rPr>
                <w:del w:id="715" w:author="xuefei2" w:date="2018-10-10T14:58:4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716" w:author="xuefei2" w:date="2018-10-10T14:58:47Z"/>
        </w:trPr>
        <w:tc>
          <w:tcPr>
            <w:tcW w:w="8657" w:type="dxa"/>
            <w:gridSpan w:val="4"/>
            <w:vAlign w:val="center"/>
          </w:tcPr>
          <w:p>
            <w:pPr>
              <w:pStyle w:val="69"/>
              <w:rPr>
                <w:del w:id="717" w:author="xuefei2" w:date="2018-10-10T14:58:47Z"/>
                <w:rFonts w:eastAsia="宋体" w:cs="Arial"/>
                <w:lang w:eastAsia="zh-CN"/>
              </w:rPr>
            </w:pPr>
            <w:del w:id="718" w:author="xuefei2" w:date="2018-10-10T14:58:47Z">
              <w:r>
                <w:rPr>
                  <w:rFonts w:cs="Arial"/>
                </w:rPr>
                <w:delText>NOTE 1:</w:delText>
              </w:r>
            </w:del>
            <w:del w:id="719" w:author="xuefei2" w:date="2018-10-10T14:58:47Z">
              <w:r>
                <w:rPr>
                  <w:rFonts w:cs="Arial"/>
                </w:rPr>
                <w:tab/>
              </w:r>
            </w:del>
            <w:del w:id="720" w:author="xuefei2" w:date="2018-10-10T14:58:47Z">
              <w:r>
                <w:rPr>
                  <w:rFonts w:cs="Arial"/>
                </w:rPr>
                <w:delText>EIS</w:delText>
              </w:r>
            </w:del>
            <w:del w:id="721" w:author="xuefei2" w:date="2018-10-10T14:58:47Z">
              <w:r>
                <w:rPr>
                  <w:rFonts w:cs="Arial"/>
                  <w:vertAlign w:val="subscript"/>
                </w:rPr>
                <w:delText>REFSENS</w:delText>
              </w:r>
            </w:del>
            <w:del w:id="722" w:author="xuefei2" w:date="2018-10-10T14:58:47Z">
              <w:r>
                <w:rPr>
                  <w:rFonts w:cs="Arial"/>
                </w:rPr>
                <w:delText xml:space="preserve"> / EIS</w:delText>
              </w:r>
            </w:del>
            <w:del w:id="723" w:author="xuefei2" w:date="2018-10-10T14:58:47Z">
              <w:r>
                <w:rPr>
                  <w:rFonts w:cs="Arial"/>
                  <w:vertAlign w:val="subscript"/>
                </w:rPr>
                <w:delText>minSENS</w:delText>
              </w:r>
            </w:del>
            <w:del w:id="724" w:author="xuefei2" w:date="2018-10-10T14:58:47Z">
              <w:r>
                <w:rPr>
                  <w:rFonts w:cs="Arial"/>
                </w:rPr>
                <w:delText xml:space="preserve"> depends on the </w:delText>
              </w:r>
            </w:del>
            <w:del w:id="725" w:author="xuefei2" w:date="2018-10-10T14:58:47Z">
              <w:r>
                <w:rPr>
                  <w:rFonts w:cs="Arial"/>
                  <w:i/>
                </w:rPr>
                <w:delText>BS</w:delText>
              </w:r>
            </w:del>
            <w:del w:id="726" w:author="xuefei2" w:date="2018-10-10T14:58:47Z">
              <w:r>
                <w:rPr>
                  <w:rFonts w:cs="Arial"/>
                </w:rPr>
                <w:delText xml:space="preserve"> </w:delText>
              </w:r>
            </w:del>
            <w:del w:id="727" w:author="xuefei2" w:date="2018-10-10T14:58:47Z">
              <w:r>
                <w:rPr>
                  <w:rFonts w:cs="Arial"/>
                  <w:i/>
                </w:rPr>
                <w:delText>channel bandwidth</w:delText>
              </w:r>
            </w:del>
            <w:del w:id="728" w:author="xuefei2" w:date="2018-10-10T14:58:47Z">
              <w:r>
                <w:rPr>
                  <w:rFonts w:cs="Arial"/>
                </w:rPr>
                <w:delText>, see subclause 10.3 and 10.2.</w:delText>
              </w:r>
            </w:del>
          </w:p>
        </w:tc>
      </w:tr>
    </w:tbl>
    <w:p>
      <w:pPr>
        <w:rPr>
          <w:del w:id="729" w:author="xuefei2" w:date="2018-10-10T14:58:47Z"/>
        </w:rPr>
      </w:pPr>
    </w:p>
    <w:p>
      <w:pPr>
        <w:pStyle w:val="58"/>
        <w:rPr>
          <w:del w:id="730" w:author="xuefei2" w:date="2018-10-10T14:58:47Z"/>
        </w:rPr>
      </w:pPr>
      <w:del w:id="731" w:author="xuefei2" w:date="2018-10-10T14:58:47Z">
        <w:r>
          <w:rPr>
            <w:rFonts w:cs="v5.0.0"/>
          </w:rPr>
          <w:delText>Table 10</w:delText>
        </w:r>
      </w:del>
      <w:del w:id="732" w:author="xuefei2" w:date="2018-10-10T14:58:47Z">
        <w:r>
          <w:rPr>
            <w:rFonts w:cs="v5.0.0"/>
            <w:lang w:eastAsia="zh-CN"/>
          </w:rPr>
          <w:delText>.8</w:delText>
        </w:r>
      </w:del>
      <w:del w:id="733" w:author="xuefei2" w:date="2018-10-10T14:58:47Z">
        <w:r>
          <w:rPr>
            <w:rFonts w:cs="v5.0.0"/>
          </w:rPr>
          <w:delText>.2-</w:delText>
        </w:r>
      </w:del>
      <w:del w:id="734" w:author="xuefei2" w:date="2018-10-10T14:58:47Z">
        <w:r>
          <w:rPr>
            <w:rFonts w:cs="v5.0.0"/>
            <w:lang w:eastAsia="zh-CN"/>
          </w:rPr>
          <w:delText>4</w:delText>
        </w:r>
      </w:del>
      <w:del w:id="735" w:author="xuefei2" w:date="2018-10-10T14:58:47Z">
        <w:r>
          <w:rPr>
            <w:rFonts w:cs="v5.0.0"/>
          </w:rPr>
          <w:delText xml:space="preserve">: </w:delText>
        </w:r>
      </w:del>
      <w:del w:id="736" w:author="xuefei2" w:date="2018-10-10T14:58:47Z">
        <w:r>
          <w:rPr/>
          <w:delText xml:space="preserve">Interfering signals for </w:delText>
        </w:r>
      </w:del>
      <w:del w:id="737" w:author="xuefei2" w:date="2018-10-10T14:58:47Z">
        <w:r>
          <w:rPr>
            <w:rFonts w:cs="v5.0.0"/>
          </w:rPr>
          <w:delText xml:space="preserve">narrowband </w:delText>
        </w:r>
      </w:del>
      <w:del w:id="738" w:author="xuefei2" w:date="2018-10-10T14:58:47Z">
        <w:r>
          <w:rPr/>
          <w:delText>intermodulation requirement in FR1</w:delText>
        </w:r>
      </w:del>
    </w:p>
    <w:tbl>
      <w:tblPr>
        <w:tblStyle w:val="50"/>
        <w:tblW w:w="5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739" w:author="xuefei2" w:date="2018-10-10T14:58:47Z"/>
        </w:trPr>
        <w:tc>
          <w:tcPr>
            <w:tcW w:w="1467" w:type="dxa"/>
            <w:shd w:val="clear" w:color="auto" w:fill="auto"/>
            <w:vAlign w:val="center"/>
          </w:tcPr>
          <w:p>
            <w:pPr>
              <w:pStyle w:val="54"/>
              <w:rPr>
                <w:del w:id="740" w:author="xuefei2" w:date="2018-10-10T14:58:47Z"/>
                <w:rFonts w:cs="Arial"/>
              </w:rPr>
            </w:pPr>
            <w:del w:id="741" w:author="xuefei2" w:date="2018-10-10T14:58:47Z">
              <w:r>
                <w:rPr>
                  <w:rFonts w:cs="Arial"/>
                  <w:i/>
                </w:rPr>
                <w:delText>BS channel bandwidth</w:delText>
              </w:r>
            </w:del>
            <w:del w:id="742" w:author="xuefei2" w:date="2018-10-10T14:58:47Z">
              <w:r>
                <w:rPr>
                  <w:rFonts w:cs="Arial"/>
                </w:rPr>
                <w:delText xml:space="preserve"> </w:delText>
              </w:r>
            </w:del>
            <w:del w:id="743" w:author="xuefei2" w:date="2018-10-10T14:58:47Z">
              <w:r>
                <w:rPr>
                  <w:rFonts w:eastAsia="宋体" w:cs="Arial"/>
                </w:rPr>
                <w:delText>of the lowest/highest carrier received</w:delText>
              </w:r>
            </w:del>
            <w:del w:id="744" w:author="xuefei2" w:date="2018-10-10T14:58:47Z">
              <w:r>
                <w:rPr>
                  <w:rFonts w:cs="Arial"/>
                </w:rPr>
                <w:delText xml:space="preserve"> (MHz)</w:delText>
              </w:r>
            </w:del>
          </w:p>
        </w:tc>
        <w:tc>
          <w:tcPr>
            <w:tcW w:w="1907" w:type="dxa"/>
            <w:vAlign w:val="center"/>
          </w:tcPr>
          <w:p>
            <w:pPr>
              <w:pStyle w:val="54"/>
              <w:rPr>
                <w:del w:id="745" w:author="xuefei2" w:date="2018-10-10T14:58:47Z"/>
                <w:rFonts w:cs="Arial"/>
              </w:rPr>
            </w:pPr>
            <w:del w:id="746" w:author="xuefei2" w:date="2018-10-10T14:58:47Z">
              <w:r>
                <w:rPr>
                  <w:rFonts w:cs="Arial"/>
                </w:rPr>
                <w:delText>Interfering RB centre frequency offset from the lower/upper Base Station RF Bandwidth edge or sub-block edge inside a sub-block gap (kHz)</w:delText>
              </w:r>
            </w:del>
          </w:p>
        </w:tc>
        <w:tc>
          <w:tcPr>
            <w:tcW w:w="2503" w:type="dxa"/>
            <w:vAlign w:val="center"/>
          </w:tcPr>
          <w:p>
            <w:pPr>
              <w:pStyle w:val="54"/>
              <w:rPr>
                <w:del w:id="747" w:author="xuefei2" w:date="2018-10-10T14:58:47Z"/>
                <w:rFonts w:cs="Arial"/>
              </w:rPr>
            </w:pPr>
            <w:del w:id="748" w:author="xuefei2" w:date="2018-10-10T14:58:47Z">
              <w:r>
                <w:rPr>
                  <w:rFonts w:cs="Arial"/>
                </w:rPr>
                <w:delText>Type of interfering signal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749" w:author="xuefei2" w:date="2018-10-10T14:58:47Z"/>
        </w:trPr>
        <w:tc>
          <w:tcPr>
            <w:tcW w:w="1467" w:type="dxa"/>
            <w:vMerge w:val="restart"/>
            <w:vAlign w:val="center"/>
          </w:tcPr>
          <w:p>
            <w:pPr>
              <w:pStyle w:val="55"/>
              <w:rPr>
                <w:del w:id="750" w:author="xuefei2" w:date="2018-10-10T14:58:47Z"/>
                <w:rFonts w:cs="Arial"/>
              </w:rPr>
            </w:pPr>
            <w:del w:id="751" w:author="xuefei2" w:date="2018-10-10T14:58:47Z">
              <w:r>
                <w:rPr>
                  <w:rFonts w:cs="Arial"/>
                </w:rPr>
                <w:delText>5</w:delText>
              </w:r>
            </w:del>
          </w:p>
        </w:tc>
        <w:tc>
          <w:tcPr>
            <w:tcW w:w="1907" w:type="dxa"/>
            <w:vAlign w:val="center"/>
          </w:tcPr>
          <w:p>
            <w:pPr>
              <w:pStyle w:val="55"/>
              <w:rPr>
                <w:del w:id="752" w:author="xuefei2" w:date="2018-10-10T14:58:47Z"/>
                <w:rFonts w:cs="Arial"/>
              </w:rPr>
            </w:pPr>
            <w:del w:id="753" w:author="xuefei2" w:date="2018-10-10T14:58:47Z">
              <w:r>
                <w:rPr>
                  <w:rFonts w:cs="Arial"/>
                </w:rPr>
                <w:delText>±360</w:delText>
              </w:r>
            </w:del>
          </w:p>
        </w:tc>
        <w:tc>
          <w:tcPr>
            <w:tcW w:w="2503" w:type="dxa"/>
            <w:shd w:val="clear" w:color="auto" w:fill="auto"/>
            <w:vAlign w:val="center"/>
          </w:tcPr>
          <w:p>
            <w:pPr>
              <w:pStyle w:val="55"/>
              <w:rPr>
                <w:del w:id="754" w:author="xuefei2" w:date="2018-10-10T14:58:47Z"/>
                <w:rFonts w:cs="Arial"/>
              </w:rPr>
            </w:pPr>
            <w:del w:id="755"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756" w:author="xuefei2" w:date="2018-10-10T14:58:47Z"/>
        </w:trPr>
        <w:tc>
          <w:tcPr>
            <w:tcW w:w="1467" w:type="dxa"/>
            <w:vMerge w:val="continue"/>
            <w:vAlign w:val="center"/>
          </w:tcPr>
          <w:p>
            <w:pPr>
              <w:pStyle w:val="55"/>
              <w:rPr>
                <w:del w:id="757" w:author="xuefei2" w:date="2018-10-10T14:58:47Z"/>
                <w:rFonts w:cs="Arial"/>
              </w:rPr>
            </w:pPr>
          </w:p>
        </w:tc>
        <w:tc>
          <w:tcPr>
            <w:tcW w:w="1907" w:type="dxa"/>
            <w:vAlign w:val="center"/>
          </w:tcPr>
          <w:p>
            <w:pPr>
              <w:pStyle w:val="55"/>
              <w:rPr>
                <w:del w:id="758" w:author="xuefei2" w:date="2018-10-10T14:58:47Z"/>
                <w:rFonts w:cs="Arial"/>
              </w:rPr>
            </w:pPr>
            <w:del w:id="759" w:author="xuefei2" w:date="2018-10-10T14:58:47Z">
              <w:r>
                <w:rPr>
                  <w:rFonts w:cs="Arial"/>
                </w:rPr>
                <w:delText>±1420</w:delText>
              </w:r>
            </w:del>
          </w:p>
        </w:tc>
        <w:tc>
          <w:tcPr>
            <w:tcW w:w="2503" w:type="dxa"/>
            <w:shd w:val="clear" w:color="auto" w:fill="auto"/>
            <w:vAlign w:val="center"/>
          </w:tcPr>
          <w:p>
            <w:pPr>
              <w:pStyle w:val="55"/>
              <w:rPr>
                <w:del w:id="760" w:author="xuefei2" w:date="2018-10-10T14:58:47Z"/>
                <w:rFonts w:cs="Arial"/>
              </w:rPr>
            </w:pPr>
            <w:del w:id="761" w:author="xuefei2" w:date="2018-10-10T14:58:47Z">
              <w:r>
                <w:rPr>
                  <w:rFonts w:cs="Arial"/>
                </w:rPr>
                <w:delText xml:space="preserve">5 MHz </w:delText>
              </w:r>
            </w:del>
            <w:del w:id="762" w:author="xuefei2" w:date="2018-10-10T14:58:47Z">
              <w:r>
                <w:rPr>
                  <w:lang w:val="en-US"/>
                </w:rPr>
                <w:delText xml:space="preserve">DFT-s-OFDM </w:delText>
              </w:r>
            </w:del>
            <w:del w:id="763" w:author="xuefei2" w:date="2018-10-10T14:58:47Z">
              <w:r>
                <w:rPr>
                  <w:rFonts w:cs="Arial"/>
                </w:rPr>
                <w:delText>NR signal</w:delText>
              </w:r>
            </w:del>
            <w:del w:id="764" w:author="xuefei2" w:date="2018-10-10T14:58:47Z">
              <w:r>
                <w:rPr>
                  <w:rFonts w:cs="Arial"/>
                  <w:lang w:val="en-US"/>
                </w:rPr>
                <w:delText xml:space="preserve">, 1 RB </w:delText>
              </w:r>
            </w:del>
            <w:del w:id="765" w:author="xuefei2" w:date="2018-10-10T14:58:47Z">
              <w:r>
                <w:rPr>
                  <w:rFonts w:cs="Arial"/>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766" w:author="xuefei2" w:date="2018-10-10T14:58:47Z"/>
        </w:trPr>
        <w:tc>
          <w:tcPr>
            <w:tcW w:w="1467" w:type="dxa"/>
            <w:vMerge w:val="restart"/>
            <w:vAlign w:val="center"/>
          </w:tcPr>
          <w:p>
            <w:pPr>
              <w:pStyle w:val="55"/>
              <w:rPr>
                <w:del w:id="767" w:author="xuefei2" w:date="2018-10-10T14:58:47Z"/>
                <w:rFonts w:cs="Arial"/>
              </w:rPr>
            </w:pPr>
            <w:del w:id="768" w:author="xuefei2" w:date="2018-10-10T14:58:47Z">
              <w:r>
                <w:rPr>
                  <w:rFonts w:cs="Arial"/>
                </w:rPr>
                <w:delText>10</w:delText>
              </w:r>
            </w:del>
          </w:p>
        </w:tc>
        <w:tc>
          <w:tcPr>
            <w:tcW w:w="1907" w:type="dxa"/>
            <w:vAlign w:val="center"/>
          </w:tcPr>
          <w:p>
            <w:pPr>
              <w:pStyle w:val="55"/>
              <w:rPr>
                <w:del w:id="769" w:author="xuefei2" w:date="2018-10-10T14:58:47Z"/>
                <w:rFonts w:cs="Arial"/>
              </w:rPr>
            </w:pPr>
            <w:del w:id="770" w:author="xuefei2" w:date="2018-10-10T14:58:47Z">
              <w:r>
                <w:rPr>
                  <w:rFonts w:cs="Arial"/>
                </w:rPr>
                <w:delText>±325</w:delText>
              </w:r>
            </w:del>
          </w:p>
        </w:tc>
        <w:tc>
          <w:tcPr>
            <w:tcW w:w="2503" w:type="dxa"/>
            <w:shd w:val="clear" w:color="auto" w:fill="auto"/>
            <w:vAlign w:val="center"/>
          </w:tcPr>
          <w:p>
            <w:pPr>
              <w:pStyle w:val="55"/>
              <w:rPr>
                <w:del w:id="771" w:author="xuefei2" w:date="2018-10-10T14:58:47Z"/>
                <w:rFonts w:cs="Arial"/>
              </w:rPr>
            </w:pPr>
            <w:del w:id="772"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773" w:author="xuefei2" w:date="2018-10-10T14:58:47Z"/>
        </w:trPr>
        <w:tc>
          <w:tcPr>
            <w:tcW w:w="1467" w:type="dxa"/>
            <w:vMerge w:val="continue"/>
            <w:vAlign w:val="center"/>
          </w:tcPr>
          <w:p>
            <w:pPr>
              <w:pStyle w:val="55"/>
              <w:rPr>
                <w:del w:id="774" w:author="xuefei2" w:date="2018-10-10T14:58:47Z"/>
                <w:rFonts w:cs="Arial"/>
              </w:rPr>
            </w:pPr>
          </w:p>
        </w:tc>
        <w:tc>
          <w:tcPr>
            <w:tcW w:w="1907" w:type="dxa"/>
            <w:vAlign w:val="center"/>
          </w:tcPr>
          <w:p>
            <w:pPr>
              <w:pStyle w:val="55"/>
              <w:rPr>
                <w:del w:id="775" w:author="xuefei2" w:date="2018-10-10T14:58:47Z"/>
                <w:rFonts w:cs="Arial"/>
              </w:rPr>
            </w:pPr>
            <w:del w:id="776" w:author="xuefei2" w:date="2018-10-10T14:58:47Z">
              <w:r>
                <w:rPr>
                  <w:rFonts w:cs="Arial"/>
                </w:rPr>
                <w:delText>±1780</w:delText>
              </w:r>
            </w:del>
          </w:p>
        </w:tc>
        <w:tc>
          <w:tcPr>
            <w:tcW w:w="2503" w:type="dxa"/>
            <w:shd w:val="clear" w:color="auto" w:fill="auto"/>
            <w:vAlign w:val="center"/>
          </w:tcPr>
          <w:p>
            <w:pPr>
              <w:pStyle w:val="55"/>
              <w:rPr>
                <w:del w:id="777" w:author="xuefei2" w:date="2018-10-10T14:58:47Z"/>
                <w:rFonts w:cs="Arial"/>
              </w:rPr>
            </w:pPr>
            <w:del w:id="778" w:author="xuefei2" w:date="2018-10-10T14:58:47Z">
              <w:r>
                <w:rPr>
                  <w:rFonts w:cs="Arial"/>
                </w:rPr>
                <w:delText xml:space="preserve">5 MHz </w:delText>
              </w:r>
            </w:del>
            <w:del w:id="779" w:author="xuefei2" w:date="2018-10-10T14:58:47Z">
              <w:r>
                <w:rPr>
                  <w:lang w:val="en-US"/>
                </w:rPr>
                <w:delText xml:space="preserve">DFT-s-OFDM </w:delText>
              </w:r>
            </w:del>
            <w:del w:id="780" w:author="xuefei2" w:date="2018-10-10T14:58:47Z">
              <w:r>
                <w:rPr>
                  <w:rFonts w:cs="Arial"/>
                </w:rPr>
                <w:delText>NR signal</w:delText>
              </w:r>
            </w:del>
            <w:del w:id="781" w:author="xuefei2" w:date="2018-10-10T14:58:47Z">
              <w:r>
                <w:rPr>
                  <w:rFonts w:cs="Arial"/>
                  <w:lang w:val="en-US"/>
                </w:rPr>
                <w:delText xml:space="preserve">, 1 RB </w:delText>
              </w:r>
            </w:del>
            <w:del w:id="782" w:author="xuefei2" w:date="2018-10-10T14:58:47Z">
              <w:r>
                <w:rPr>
                  <w:rFonts w:cs="Arial"/>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783" w:author="xuefei2" w:date="2018-10-10T14:58:47Z"/>
        </w:trPr>
        <w:tc>
          <w:tcPr>
            <w:tcW w:w="1467" w:type="dxa"/>
            <w:vMerge w:val="restart"/>
            <w:vAlign w:val="center"/>
          </w:tcPr>
          <w:p>
            <w:pPr>
              <w:pStyle w:val="55"/>
              <w:rPr>
                <w:del w:id="784" w:author="xuefei2" w:date="2018-10-10T14:58:47Z"/>
                <w:rFonts w:cs="Arial"/>
              </w:rPr>
            </w:pPr>
            <w:del w:id="785" w:author="xuefei2" w:date="2018-10-10T14:58:47Z">
              <w:r>
                <w:rPr>
                  <w:rFonts w:cs="Arial"/>
                </w:rPr>
                <w:delText>15 (NOTE 2)</w:delText>
              </w:r>
            </w:del>
          </w:p>
        </w:tc>
        <w:tc>
          <w:tcPr>
            <w:tcW w:w="1907" w:type="dxa"/>
            <w:vAlign w:val="center"/>
          </w:tcPr>
          <w:p>
            <w:pPr>
              <w:pStyle w:val="55"/>
              <w:rPr>
                <w:del w:id="786" w:author="xuefei2" w:date="2018-10-10T14:58:47Z"/>
                <w:rFonts w:cs="Arial"/>
              </w:rPr>
            </w:pPr>
            <w:del w:id="787" w:author="xuefei2" w:date="2018-10-10T14:58:47Z">
              <w:r>
                <w:rPr>
                  <w:rFonts w:cs="Arial"/>
                </w:rPr>
                <w:delText>±380</w:delText>
              </w:r>
            </w:del>
          </w:p>
        </w:tc>
        <w:tc>
          <w:tcPr>
            <w:tcW w:w="2503" w:type="dxa"/>
            <w:shd w:val="clear" w:color="auto" w:fill="auto"/>
            <w:vAlign w:val="center"/>
          </w:tcPr>
          <w:p>
            <w:pPr>
              <w:pStyle w:val="55"/>
              <w:rPr>
                <w:del w:id="788" w:author="xuefei2" w:date="2018-10-10T14:58:47Z"/>
                <w:rFonts w:cs="Arial"/>
              </w:rPr>
            </w:pPr>
            <w:del w:id="789"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790" w:author="xuefei2" w:date="2018-10-10T14:58:47Z"/>
        </w:trPr>
        <w:tc>
          <w:tcPr>
            <w:tcW w:w="1467" w:type="dxa"/>
            <w:vMerge w:val="continue"/>
            <w:vAlign w:val="center"/>
          </w:tcPr>
          <w:p>
            <w:pPr>
              <w:pStyle w:val="55"/>
              <w:rPr>
                <w:del w:id="791" w:author="xuefei2" w:date="2018-10-10T14:58:47Z"/>
                <w:rFonts w:cs="Arial"/>
              </w:rPr>
            </w:pPr>
          </w:p>
        </w:tc>
        <w:tc>
          <w:tcPr>
            <w:tcW w:w="1907" w:type="dxa"/>
            <w:vAlign w:val="center"/>
          </w:tcPr>
          <w:p>
            <w:pPr>
              <w:pStyle w:val="55"/>
              <w:rPr>
                <w:del w:id="792" w:author="xuefei2" w:date="2018-10-10T14:58:47Z"/>
                <w:rFonts w:cs="Arial"/>
              </w:rPr>
            </w:pPr>
            <w:del w:id="793" w:author="xuefei2" w:date="2018-10-10T14:58:47Z">
              <w:r>
                <w:rPr>
                  <w:rFonts w:cs="Arial"/>
                </w:rPr>
                <w:delText>±1600</w:delText>
              </w:r>
            </w:del>
          </w:p>
        </w:tc>
        <w:tc>
          <w:tcPr>
            <w:tcW w:w="2503" w:type="dxa"/>
            <w:shd w:val="clear" w:color="auto" w:fill="auto"/>
            <w:vAlign w:val="center"/>
          </w:tcPr>
          <w:p>
            <w:pPr>
              <w:pStyle w:val="55"/>
              <w:rPr>
                <w:del w:id="794" w:author="xuefei2" w:date="2018-10-10T14:58:47Z"/>
                <w:rFonts w:cs="Arial"/>
              </w:rPr>
            </w:pPr>
            <w:del w:id="795" w:author="xuefei2" w:date="2018-10-10T14:58:47Z">
              <w:r>
                <w:rPr>
                  <w:rFonts w:cs="Arial"/>
                </w:rPr>
                <w:delText xml:space="preserve">5 MHz </w:delText>
              </w:r>
            </w:del>
            <w:del w:id="796" w:author="xuefei2" w:date="2018-10-10T14:58:47Z">
              <w:r>
                <w:rPr>
                  <w:lang w:val="en-US"/>
                </w:rPr>
                <w:delText xml:space="preserve">DFT-s-OFDM </w:delText>
              </w:r>
            </w:del>
            <w:del w:id="797" w:author="xuefei2" w:date="2018-10-10T14:58:47Z">
              <w:r>
                <w:rPr>
                  <w:rFonts w:cs="Arial"/>
                </w:rPr>
                <w:delText>NR signal</w:delText>
              </w:r>
            </w:del>
            <w:del w:id="798" w:author="xuefei2" w:date="2018-10-10T14:58:47Z">
              <w:r>
                <w:rPr>
                  <w:rFonts w:cs="Arial"/>
                  <w:lang w:val="en-US"/>
                </w:rPr>
                <w:delText xml:space="preserve">, 1 RB </w:delText>
              </w:r>
            </w:del>
            <w:del w:id="799" w:author="xuefei2" w:date="2018-10-10T14:58:47Z">
              <w:r>
                <w:rPr>
                  <w:rFonts w:cs="Arial"/>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800" w:author="xuefei2" w:date="2018-10-10T14:58:47Z"/>
        </w:trPr>
        <w:tc>
          <w:tcPr>
            <w:tcW w:w="1467" w:type="dxa"/>
            <w:vMerge w:val="restart"/>
            <w:vAlign w:val="center"/>
          </w:tcPr>
          <w:p>
            <w:pPr>
              <w:pStyle w:val="55"/>
              <w:rPr>
                <w:del w:id="801" w:author="xuefei2" w:date="2018-10-10T14:58:47Z"/>
                <w:rFonts w:cs="Arial"/>
              </w:rPr>
            </w:pPr>
            <w:del w:id="802" w:author="xuefei2" w:date="2018-10-10T14:58:47Z">
              <w:r>
                <w:rPr>
                  <w:rFonts w:cs="Arial"/>
                </w:rPr>
                <w:delText>20 (NOTE 2)</w:delText>
              </w:r>
            </w:del>
          </w:p>
        </w:tc>
        <w:tc>
          <w:tcPr>
            <w:tcW w:w="1907" w:type="dxa"/>
            <w:vAlign w:val="center"/>
          </w:tcPr>
          <w:p>
            <w:pPr>
              <w:pStyle w:val="55"/>
              <w:rPr>
                <w:del w:id="803" w:author="xuefei2" w:date="2018-10-10T14:58:47Z"/>
                <w:rFonts w:cs="Arial"/>
              </w:rPr>
            </w:pPr>
            <w:del w:id="804" w:author="xuefei2" w:date="2018-10-10T14:58:47Z">
              <w:r>
                <w:rPr>
                  <w:rFonts w:cs="Arial"/>
                </w:rPr>
                <w:delText>±345</w:delText>
              </w:r>
            </w:del>
          </w:p>
        </w:tc>
        <w:tc>
          <w:tcPr>
            <w:tcW w:w="2503" w:type="dxa"/>
            <w:shd w:val="clear" w:color="auto" w:fill="auto"/>
            <w:vAlign w:val="center"/>
          </w:tcPr>
          <w:p>
            <w:pPr>
              <w:pStyle w:val="55"/>
              <w:rPr>
                <w:del w:id="805" w:author="xuefei2" w:date="2018-10-10T14:58:47Z"/>
                <w:rFonts w:cs="Arial"/>
              </w:rPr>
            </w:pPr>
            <w:del w:id="806"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807" w:author="xuefei2" w:date="2018-10-10T14:58:47Z"/>
        </w:trPr>
        <w:tc>
          <w:tcPr>
            <w:tcW w:w="1467" w:type="dxa"/>
            <w:vMerge w:val="continue"/>
            <w:vAlign w:val="center"/>
          </w:tcPr>
          <w:p>
            <w:pPr>
              <w:pStyle w:val="55"/>
              <w:rPr>
                <w:del w:id="808" w:author="xuefei2" w:date="2018-10-10T14:58:47Z"/>
                <w:rFonts w:cs="Arial"/>
              </w:rPr>
            </w:pPr>
          </w:p>
        </w:tc>
        <w:tc>
          <w:tcPr>
            <w:tcW w:w="1907" w:type="dxa"/>
            <w:vAlign w:val="center"/>
          </w:tcPr>
          <w:p>
            <w:pPr>
              <w:pStyle w:val="55"/>
              <w:rPr>
                <w:del w:id="809" w:author="xuefei2" w:date="2018-10-10T14:58:47Z"/>
                <w:rFonts w:cs="Arial"/>
              </w:rPr>
            </w:pPr>
            <w:del w:id="810" w:author="xuefei2" w:date="2018-10-10T14:58:47Z">
              <w:r>
                <w:rPr>
                  <w:rFonts w:cs="Arial"/>
                </w:rPr>
                <w:delText>±1780</w:delText>
              </w:r>
            </w:del>
          </w:p>
        </w:tc>
        <w:tc>
          <w:tcPr>
            <w:tcW w:w="2503" w:type="dxa"/>
            <w:shd w:val="clear" w:color="auto" w:fill="auto"/>
            <w:vAlign w:val="center"/>
          </w:tcPr>
          <w:p>
            <w:pPr>
              <w:pStyle w:val="55"/>
              <w:rPr>
                <w:del w:id="811" w:author="xuefei2" w:date="2018-10-10T14:58:47Z"/>
                <w:rFonts w:cs="Arial"/>
              </w:rPr>
            </w:pPr>
            <w:del w:id="812" w:author="xuefei2" w:date="2018-10-10T14:58:47Z">
              <w:r>
                <w:rPr>
                  <w:rFonts w:cs="Arial"/>
                </w:rPr>
                <w:delText xml:space="preserve">5 MHz </w:delText>
              </w:r>
            </w:del>
            <w:del w:id="813" w:author="xuefei2" w:date="2018-10-10T14:58:47Z">
              <w:r>
                <w:rPr>
                  <w:lang w:val="en-US"/>
                </w:rPr>
                <w:delText xml:space="preserve">DFT-s-OFDM </w:delText>
              </w:r>
            </w:del>
            <w:del w:id="814" w:author="xuefei2" w:date="2018-10-10T14:58:47Z">
              <w:r>
                <w:rPr>
                  <w:rFonts w:cs="Arial"/>
                </w:rPr>
                <w:delText>NR signal</w:delText>
              </w:r>
            </w:del>
            <w:del w:id="815" w:author="xuefei2" w:date="2018-10-10T14:58:47Z">
              <w:r>
                <w:rPr>
                  <w:rFonts w:cs="Arial"/>
                  <w:lang w:val="en-US"/>
                </w:rPr>
                <w:delText xml:space="preserve">, 1 RB </w:delText>
              </w:r>
            </w:del>
            <w:del w:id="816" w:author="xuefei2" w:date="2018-10-10T14:58:47Z">
              <w:r>
                <w:rPr>
                  <w:rFonts w:cs="Arial"/>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817" w:author="xuefei2" w:date="2018-10-10T14:58:47Z"/>
        </w:trPr>
        <w:tc>
          <w:tcPr>
            <w:tcW w:w="1467" w:type="dxa"/>
            <w:vMerge w:val="restart"/>
            <w:vAlign w:val="center"/>
          </w:tcPr>
          <w:p>
            <w:pPr>
              <w:pStyle w:val="55"/>
              <w:rPr>
                <w:del w:id="818" w:author="xuefei2" w:date="2018-10-10T14:58:47Z"/>
                <w:rFonts w:cs="Arial"/>
              </w:rPr>
            </w:pPr>
            <w:del w:id="819" w:author="xuefei2" w:date="2018-10-10T14:58:47Z">
              <w:r>
                <w:rPr>
                  <w:rFonts w:cs="Arial"/>
                </w:rPr>
                <w:delText>25 (NOTE 2)</w:delText>
              </w:r>
            </w:del>
          </w:p>
        </w:tc>
        <w:tc>
          <w:tcPr>
            <w:tcW w:w="1907" w:type="dxa"/>
            <w:vAlign w:val="center"/>
          </w:tcPr>
          <w:p>
            <w:pPr>
              <w:pStyle w:val="55"/>
              <w:rPr>
                <w:del w:id="820" w:author="xuefei2" w:date="2018-10-10T14:58:47Z"/>
                <w:rFonts w:cs="Arial"/>
              </w:rPr>
            </w:pPr>
            <w:del w:id="821" w:author="xuefei2" w:date="2018-10-10T14:58:47Z">
              <w:r>
                <w:rPr>
                  <w:rFonts w:cs="Arial"/>
                </w:rPr>
                <w:delText>±325</w:delText>
              </w:r>
            </w:del>
          </w:p>
        </w:tc>
        <w:tc>
          <w:tcPr>
            <w:tcW w:w="2503" w:type="dxa"/>
            <w:shd w:val="clear" w:color="auto" w:fill="auto"/>
            <w:vAlign w:val="center"/>
          </w:tcPr>
          <w:p>
            <w:pPr>
              <w:pStyle w:val="55"/>
              <w:rPr>
                <w:del w:id="822" w:author="xuefei2" w:date="2018-10-10T14:58:47Z"/>
                <w:rFonts w:cs="Arial"/>
              </w:rPr>
            </w:pPr>
            <w:del w:id="823"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824" w:author="xuefei2" w:date="2018-10-10T14:58:47Z"/>
        </w:trPr>
        <w:tc>
          <w:tcPr>
            <w:tcW w:w="1467" w:type="dxa"/>
            <w:vMerge w:val="continue"/>
            <w:vAlign w:val="center"/>
          </w:tcPr>
          <w:p>
            <w:pPr>
              <w:pStyle w:val="55"/>
              <w:rPr>
                <w:del w:id="825" w:author="xuefei2" w:date="2018-10-10T14:58:47Z"/>
                <w:rFonts w:cs="Arial"/>
              </w:rPr>
            </w:pPr>
          </w:p>
        </w:tc>
        <w:tc>
          <w:tcPr>
            <w:tcW w:w="1907" w:type="dxa"/>
            <w:vAlign w:val="center"/>
          </w:tcPr>
          <w:p>
            <w:pPr>
              <w:pStyle w:val="55"/>
              <w:rPr>
                <w:del w:id="826" w:author="xuefei2" w:date="2018-10-10T14:58:47Z"/>
                <w:rFonts w:cs="Arial"/>
              </w:rPr>
            </w:pPr>
            <w:del w:id="827" w:author="xuefei2" w:date="2018-10-10T14:58:47Z">
              <w:r>
                <w:rPr>
                  <w:rFonts w:cs="Arial"/>
                </w:rPr>
                <w:delText>±1990</w:delText>
              </w:r>
            </w:del>
          </w:p>
        </w:tc>
        <w:tc>
          <w:tcPr>
            <w:tcW w:w="2503" w:type="dxa"/>
            <w:shd w:val="clear" w:color="auto" w:fill="auto"/>
            <w:vAlign w:val="center"/>
          </w:tcPr>
          <w:p>
            <w:pPr>
              <w:pStyle w:val="55"/>
              <w:rPr>
                <w:del w:id="828" w:author="xuefei2" w:date="2018-10-10T14:58:47Z"/>
                <w:rFonts w:cs="Arial"/>
              </w:rPr>
            </w:pPr>
            <w:del w:id="829" w:author="xuefei2" w:date="2018-10-10T14:58:47Z">
              <w:r>
                <w:rPr>
                  <w:rFonts w:cs="Arial"/>
                </w:rPr>
                <w:delText xml:space="preserve">20 MHz </w:delText>
              </w:r>
            </w:del>
            <w:del w:id="830" w:author="xuefei2" w:date="2018-10-10T14:58:47Z">
              <w:r>
                <w:rPr>
                  <w:lang w:val="en-US"/>
                </w:rPr>
                <w:delText xml:space="preserve">DFT-s-OFDM </w:delText>
              </w:r>
            </w:del>
            <w:del w:id="831" w:author="xuefei2" w:date="2018-10-10T14:58:47Z">
              <w:r>
                <w:rPr>
                  <w:rFonts w:cs="Arial"/>
                </w:rPr>
                <w:delText>NR signal</w:delText>
              </w:r>
            </w:del>
            <w:del w:id="832" w:author="xuefei2" w:date="2018-10-10T14:58:47Z">
              <w:r>
                <w:rPr>
                  <w:rFonts w:cs="Arial"/>
                  <w:lang w:val="en-US"/>
                </w:rPr>
                <w:delText xml:space="preserve">, 1 RB </w:delText>
              </w:r>
            </w:del>
            <w:del w:id="833" w:author="xuefei2" w:date="2018-10-10T14:58:47Z">
              <w:r>
                <w:rPr>
                  <w:rFonts w:cs="Arial"/>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834" w:author="xuefei2" w:date="2018-10-10T14:58:47Z"/>
        </w:trPr>
        <w:tc>
          <w:tcPr>
            <w:tcW w:w="1467" w:type="dxa"/>
            <w:vMerge w:val="restart"/>
            <w:vAlign w:val="center"/>
          </w:tcPr>
          <w:p>
            <w:pPr>
              <w:pStyle w:val="55"/>
              <w:rPr>
                <w:del w:id="835" w:author="xuefei2" w:date="2018-10-10T14:58:47Z"/>
                <w:rFonts w:cs="Arial"/>
              </w:rPr>
            </w:pPr>
            <w:del w:id="836" w:author="xuefei2" w:date="2018-10-10T14:58:47Z">
              <w:r>
                <w:rPr>
                  <w:rFonts w:cs="Arial"/>
                </w:rPr>
                <w:delText>30 (NOTE 2)</w:delText>
              </w:r>
            </w:del>
          </w:p>
        </w:tc>
        <w:tc>
          <w:tcPr>
            <w:tcW w:w="1907" w:type="dxa"/>
            <w:vAlign w:val="center"/>
          </w:tcPr>
          <w:p>
            <w:pPr>
              <w:pStyle w:val="55"/>
              <w:rPr>
                <w:del w:id="837" w:author="xuefei2" w:date="2018-10-10T14:58:47Z"/>
                <w:rFonts w:cs="Arial"/>
              </w:rPr>
            </w:pPr>
            <w:del w:id="838" w:author="xuefei2" w:date="2018-10-10T14:58:47Z">
              <w:r>
                <w:rPr>
                  <w:rFonts w:cs="Arial"/>
                </w:rPr>
                <w:delText>±320</w:delText>
              </w:r>
            </w:del>
          </w:p>
        </w:tc>
        <w:tc>
          <w:tcPr>
            <w:tcW w:w="2503" w:type="dxa"/>
            <w:shd w:val="clear" w:color="auto" w:fill="auto"/>
            <w:vAlign w:val="center"/>
          </w:tcPr>
          <w:p>
            <w:pPr>
              <w:pStyle w:val="55"/>
              <w:rPr>
                <w:del w:id="839" w:author="xuefei2" w:date="2018-10-10T14:58:47Z"/>
                <w:rFonts w:cs="Arial"/>
              </w:rPr>
            </w:pPr>
            <w:del w:id="840"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841" w:author="xuefei2" w:date="2018-10-10T14:58:47Z"/>
        </w:trPr>
        <w:tc>
          <w:tcPr>
            <w:tcW w:w="1467" w:type="dxa"/>
            <w:vMerge w:val="continue"/>
            <w:vAlign w:val="center"/>
          </w:tcPr>
          <w:p>
            <w:pPr>
              <w:pStyle w:val="55"/>
              <w:rPr>
                <w:del w:id="842" w:author="xuefei2" w:date="2018-10-10T14:58:47Z"/>
                <w:rFonts w:cs="Arial"/>
              </w:rPr>
            </w:pPr>
          </w:p>
        </w:tc>
        <w:tc>
          <w:tcPr>
            <w:tcW w:w="1907" w:type="dxa"/>
            <w:vAlign w:val="center"/>
          </w:tcPr>
          <w:p>
            <w:pPr>
              <w:pStyle w:val="55"/>
              <w:rPr>
                <w:del w:id="843" w:author="xuefei2" w:date="2018-10-10T14:58:47Z"/>
                <w:rFonts w:cs="Arial"/>
              </w:rPr>
            </w:pPr>
            <w:del w:id="844" w:author="xuefei2" w:date="2018-10-10T14:58:47Z">
              <w:r>
                <w:rPr>
                  <w:rFonts w:cs="Arial"/>
                </w:rPr>
                <w:delText>±1990</w:delText>
              </w:r>
            </w:del>
          </w:p>
        </w:tc>
        <w:tc>
          <w:tcPr>
            <w:tcW w:w="2503" w:type="dxa"/>
            <w:shd w:val="clear" w:color="auto" w:fill="auto"/>
            <w:vAlign w:val="center"/>
          </w:tcPr>
          <w:p>
            <w:pPr>
              <w:pStyle w:val="55"/>
              <w:rPr>
                <w:del w:id="845" w:author="xuefei2" w:date="2018-10-10T14:58:47Z"/>
                <w:rFonts w:cs="Arial"/>
              </w:rPr>
            </w:pPr>
            <w:del w:id="846" w:author="xuefei2" w:date="2018-10-10T14:58:47Z">
              <w:r>
                <w:rPr>
                  <w:rFonts w:cs="Arial"/>
                </w:rPr>
                <w:delText xml:space="preserve">20 MHz </w:delText>
              </w:r>
            </w:del>
            <w:del w:id="847" w:author="xuefei2" w:date="2018-10-10T14:58:47Z">
              <w:r>
                <w:rPr>
                  <w:lang w:val="en-US"/>
                </w:rPr>
                <w:delText xml:space="preserve">DFT-s-OFDM </w:delText>
              </w:r>
            </w:del>
            <w:del w:id="848" w:author="xuefei2" w:date="2018-10-10T14:58:47Z">
              <w:r>
                <w:rPr>
                  <w:rFonts w:cs="Arial"/>
                </w:rPr>
                <w:delText>NR signal</w:delText>
              </w:r>
            </w:del>
            <w:del w:id="849" w:author="xuefei2" w:date="2018-10-10T14:58:47Z">
              <w:r>
                <w:rPr>
                  <w:rFonts w:cs="Arial"/>
                  <w:lang w:val="en-US"/>
                </w:rPr>
                <w:delText xml:space="preserve">, 1 RB </w:delText>
              </w:r>
            </w:del>
            <w:del w:id="850" w:author="xuefei2" w:date="2018-10-10T14:58:47Z">
              <w:r>
                <w:rPr>
                  <w:rFonts w:cs="Arial"/>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851" w:author="xuefei2" w:date="2018-10-10T14:58:47Z"/>
        </w:trPr>
        <w:tc>
          <w:tcPr>
            <w:tcW w:w="1467" w:type="dxa"/>
            <w:vMerge w:val="restart"/>
            <w:vAlign w:val="center"/>
          </w:tcPr>
          <w:p>
            <w:pPr>
              <w:pStyle w:val="55"/>
              <w:rPr>
                <w:del w:id="852" w:author="xuefei2" w:date="2018-10-10T14:58:47Z"/>
                <w:rFonts w:cs="Arial"/>
              </w:rPr>
            </w:pPr>
            <w:del w:id="853" w:author="xuefei2" w:date="2018-10-10T14:58:47Z">
              <w:r>
                <w:rPr>
                  <w:rFonts w:cs="Arial"/>
                </w:rPr>
                <w:delText>40 (NOTE 2)</w:delText>
              </w:r>
            </w:del>
          </w:p>
        </w:tc>
        <w:tc>
          <w:tcPr>
            <w:tcW w:w="1907" w:type="dxa"/>
            <w:vAlign w:val="center"/>
          </w:tcPr>
          <w:p>
            <w:pPr>
              <w:pStyle w:val="55"/>
              <w:rPr>
                <w:del w:id="854" w:author="xuefei2" w:date="2018-10-10T14:58:47Z"/>
                <w:rFonts w:cs="Arial"/>
              </w:rPr>
            </w:pPr>
            <w:del w:id="855" w:author="xuefei2" w:date="2018-10-10T14:58:47Z">
              <w:r>
                <w:rPr>
                  <w:rFonts w:cs="Arial"/>
                </w:rPr>
                <w:delText>±310</w:delText>
              </w:r>
            </w:del>
          </w:p>
        </w:tc>
        <w:tc>
          <w:tcPr>
            <w:tcW w:w="2503" w:type="dxa"/>
            <w:shd w:val="clear" w:color="auto" w:fill="auto"/>
            <w:vAlign w:val="center"/>
          </w:tcPr>
          <w:p>
            <w:pPr>
              <w:pStyle w:val="55"/>
              <w:rPr>
                <w:del w:id="856" w:author="xuefei2" w:date="2018-10-10T14:58:47Z"/>
                <w:rFonts w:cs="Arial"/>
              </w:rPr>
            </w:pPr>
            <w:del w:id="857"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858" w:author="xuefei2" w:date="2018-10-10T14:58:47Z"/>
        </w:trPr>
        <w:tc>
          <w:tcPr>
            <w:tcW w:w="1467" w:type="dxa"/>
            <w:vMerge w:val="continue"/>
            <w:vAlign w:val="center"/>
          </w:tcPr>
          <w:p>
            <w:pPr>
              <w:pStyle w:val="55"/>
              <w:rPr>
                <w:del w:id="859" w:author="xuefei2" w:date="2018-10-10T14:58:47Z"/>
                <w:rFonts w:cs="Arial"/>
              </w:rPr>
            </w:pPr>
          </w:p>
        </w:tc>
        <w:tc>
          <w:tcPr>
            <w:tcW w:w="1907" w:type="dxa"/>
            <w:vAlign w:val="center"/>
          </w:tcPr>
          <w:p>
            <w:pPr>
              <w:pStyle w:val="55"/>
              <w:rPr>
                <w:del w:id="860" w:author="xuefei2" w:date="2018-10-10T14:58:47Z"/>
                <w:rFonts w:cs="Arial"/>
              </w:rPr>
            </w:pPr>
            <w:del w:id="861" w:author="xuefei2" w:date="2018-10-10T14:58:47Z">
              <w:r>
                <w:rPr>
                  <w:rFonts w:cs="Arial"/>
                </w:rPr>
                <w:delText>±2710</w:delText>
              </w:r>
            </w:del>
          </w:p>
        </w:tc>
        <w:tc>
          <w:tcPr>
            <w:tcW w:w="2503" w:type="dxa"/>
            <w:shd w:val="clear" w:color="auto" w:fill="auto"/>
            <w:vAlign w:val="center"/>
          </w:tcPr>
          <w:p>
            <w:pPr>
              <w:pStyle w:val="55"/>
              <w:rPr>
                <w:del w:id="862" w:author="xuefei2" w:date="2018-10-10T14:58:47Z"/>
                <w:rFonts w:cs="Arial"/>
              </w:rPr>
            </w:pPr>
            <w:del w:id="863" w:author="xuefei2" w:date="2018-10-10T14:58:47Z">
              <w:r>
                <w:rPr>
                  <w:rFonts w:cs="Arial"/>
                </w:rPr>
                <w:delText xml:space="preserve">20 MHz </w:delText>
              </w:r>
            </w:del>
            <w:del w:id="864" w:author="xuefei2" w:date="2018-10-10T14:58:47Z">
              <w:r>
                <w:rPr>
                  <w:lang w:val="en-US"/>
                </w:rPr>
                <w:delText xml:space="preserve">DFT-s-OFDM </w:delText>
              </w:r>
            </w:del>
            <w:del w:id="865" w:author="xuefei2" w:date="2018-10-10T14:58:47Z">
              <w:r>
                <w:rPr>
                  <w:rFonts w:cs="Arial"/>
                </w:rPr>
                <w:delText>NR signal</w:delText>
              </w:r>
            </w:del>
            <w:del w:id="866" w:author="xuefei2" w:date="2018-10-10T14:58:47Z">
              <w:r>
                <w:rPr>
                  <w:rFonts w:cs="Arial"/>
                  <w:lang w:val="en-US"/>
                </w:rPr>
                <w:delText xml:space="preserve">, 1 RB </w:delText>
              </w:r>
            </w:del>
            <w:del w:id="867" w:author="xuefei2" w:date="2018-10-10T14:58:47Z">
              <w:r>
                <w:rPr>
                  <w:rFonts w:cs="Arial"/>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868" w:author="xuefei2" w:date="2018-10-10T14:58:47Z"/>
        </w:trPr>
        <w:tc>
          <w:tcPr>
            <w:tcW w:w="1467" w:type="dxa"/>
            <w:vMerge w:val="restart"/>
            <w:vAlign w:val="center"/>
          </w:tcPr>
          <w:p>
            <w:pPr>
              <w:pStyle w:val="55"/>
              <w:rPr>
                <w:del w:id="869" w:author="xuefei2" w:date="2018-10-10T14:58:47Z"/>
                <w:rFonts w:cs="Arial"/>
              </w:rPr>
            </w:pPr>
            <w:del w:id="870" w:author="xuefei2" w:date="2018-10-10T14:58:47Z">
              <w:r>
                <w:rPr>
                  <w:rFonts w:cs="Arial"/>
                </w:rPr>
                <w:delText>50 (NOTE 2)</w:delText>
              </w:r>
            </w:del>
          </w:p>
        </w:tc>
        <w:tc>
          <w:tcPr>
            <w:tcW w:w="1907" w:type="dxa"/>
            <w:vAlign w:val="center"/>
          </w:tcPr>
          <w:p>
            <w:pPr>
              <w:pStyle w:val="55"/>
              <w:rPr>
                <w:del w:id="871" w:author="xuefei2" w:date="2018-10-10T14:58:47Z"/>
                <w:rFonts w:cs="Arial"/>
              </w:rPr>
            </w:pPr>
            <w:del w:id="872" w:author="xuefei2" w:date="2018-10-10T14:58:47Z">
              <w:r>
                <w:rPr>
                  <w:rFonts w:cs="Arial"/>
                </w:rPr>
                <w:delText>±330</w:delText>
              </w:r>
            </w:del>
          </w:p>
        </w:tc>
        <w:tc>
          <w:tcPr>
            <w:tcW w:w="2503" w:type="dxa"/>
            <w:shd w:val="clear" w:color="auto" w:fill="auto"/>
            <w:vAlign w:val="center"/>
          </w:tcPr>
          <w:p>
            <w:pPr>
              <w:pStyle w:val="55"/>
              <w:rPr>
                <w:del w:id="873" w:author="xuefei2" w:date="2018-10-10T14:58:47Z"/>
                <w:rFonts w:cs="Arial"/>
              </w:rPr>
            </w:pPr>
            <w:del w:id="874"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875" w:author="xuefei2" w:date="2018-10-10T14:58:47Z"/>
        </w:trPr>
        <w:tc>
          <w:tcPr>
            <w:tcW w:w="1467" w:type="dxa"/>
            <w:vMerge w:val="continue"/>
            <w:vAlign w:val="center"/>
          </w:tcPr>
          <w:p>
            <w:pPr>
              <w:pStyle w:val="55"/>
              <w:rPr>
                <w:del w:id="876" w:author="xuefei2" w:date="2018-10-10T14:58:47Z"/>
                <w:rFonts w:cs="Arial"/>
              </w:rPr>
            </w:pPr>
          </w:p>
        </w:tc>
        <w:tc>
          <w:tcPr>
            <w:tcW w:w="1907" w:type="dxa"/>
            <w:vAlign w:val="center"/>
          </w:tcPr>
          <w:p>
            <w:pPr>
              <w:pStyle w:val="55"/>
              <w:rPr>
                <w:del w:id="877" w:author="xuefei2" w:date="2018-10-10T14:58:47Z"/>
                <w:rFonts w:cs="Arial"/>
              </w:rPr>
            </w:pPr>
            <w:del w:id="878" w:author="xuefei2" w:date="2018-10-10T14:58:47Z">
              <w:r>
                <w:rPr>
                  <w:rFonts w:cs="Arial"/>
                </w:rPr>
                <w:delText>±3250</w:delText>
              </w:r>
            </w:del>
          </w:p>
        </w:tc>
        <w:tc>
          <w:tcPr>
            <w:tcW w:w="2503" w:type="dxa"/>
            <w:shd w:val="clear" w:color="auto" w:fill="auto"/>
            <w:vAlign w:val="center"/>
          </w:tcPr>
          <w:p>
            <w:pPr>
              <w:pStyle w:val="55"/>
              <w:rPr>
                <w:del w:id="879" w:author="xuefei2" w:date="2018-10-10T14:58:47Z"/>
                <w:rFonts w:cs="Arial"/>
              </w:rPr>
            </w:pPr>
            <w:del w:id="880" w:author="xuefei2" w:date="2018-10-10T14:58:47Z">
              <w:r>
                <w:rPr>
                  <w:rFonts w:cs="Arial"/>
                </w:rPr>
                <w:delText xml:space="preserve">20 MHz </w:delText>
              </w:r>
            </w:del>
            <w:del w:id="881" w:author="xuefei2" w:date="2018-10-10T14:58:47Z">
              <w:r>
                <w:rPr>
                  <w:lang w:val="en-US"/>
                </w:rPr>
                <w:delText xml:space="preserve">DFT-s-OFDM </w:delText>
              </w:r>
            </w:del>
            <w:del w:id="882" w:author="xuefei2" w:date="2018-10-10T14:58:47Z">
              <w:r>
                <w:rPr>
                  <w:rFonts w:cs="Arial"/>
                </w:rPr>
                <w:delText>NR signal</w:delText>
              </w:r>
            </w:del>
            <w:del w:id="883" w:author="xuefei2" w:date="2018-10-10T14:58:47Z">
              <w:r>
                <w:rPr>
                  <w:rFonts w:cs="Arial"/>
                  <w:lang w:val="en-US"/>
                </w:rPr>
                <w:delText xml:space="preserve">, 1 RB </w:delText>
              </w:r>
            </w:del>
            <w:del w:id="884" w:author="xuefei2" w:date="2018-10-10T14:58:47Z">
              <w:r>
                <w:rPr>
                  <w:rFonts w:cs="Arial"/>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885" w:author="xuefei2" w:date="2018-10-10T14:58:47Z"/>
        </w:trPr>
        <w:tc>
          <w:tcPr>
            <w:tcW w:w="1467" w:type="dxa"/>
            <w:vMerge w:val="restart"/>
            <w:vAlign w:val="center"/>
          </w:tcPr>
          <w:p>
            <w:pPr>
              <w:pStyle w:val="55"/>
              <w:rPr>
                <w:del w:id="886" w:author="xuefei2" w:date="2018-10-10T14:58:47Z"/>
                <w:rFonts w:cs="Arial"/>
              </w:rPr>
            </w:pPr>
            <w:del w:id="887" w:author="xuefei2" w:date="2018-10-10T14:58:47Z">
              <w:r>
                <w:rPr>
                  <w:rFonts w:cs="Arial"/>
                </w:rPr>
                <w:delText>60 (NOTE 2)</w:delText>
              </w:r>
            </w:del>
          </w:p>
        </w:tc>
        <w:tc>
          <w:tcPr>
            <w:tcW w:w="1907" w:type="dxa"/>
            <w:vAlign w:val="center"/>
          </w:tcPr>
          <w:p>
            <w:pPr>
              <w:pStyle w:val="55"/>
              <w:rPr>
                <w:del w:id="888" w:author="xuefei2" w:date="2018-10-10T14:58:47Z"/>
                <w:rFonts w:cs="Arial"/>
              </w:rPr>
            </w:pPr>
            <w:del w:id="889" w:author="xuefei2" w:date="2018-10-10T14:58:47Z">
              <w:r>
                <w:rPr>
                  <w:rFonts w:cs="Arial"/>
                </w:rPr>
                <w:delText>±350</w:delText>
              </w:r>
            </w:del>
          </w:p>
        </w:tc>
        <w:tc>
          <w:tcPr>
            <w:tcW w:w="2503" w:type="dxa"/>
            <w:shd w:val="clear" w:color="auto" w:fill="auto"/>
            <w:vAlign w:val="center"/>
          </w:tcPr>
          <w:p>
            <w:pPr>
              <w:pStyle w:val="55"/>
              <w:rPr>
                <w:del w:id="890" w:author="xuefei2" w:date="2018-10-10T14:58:47Z"/>
                <w:rFonts w:cs="Arial"/>
              </w:rPr>
            </w:pPr>
            <w:del w:id="891"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892" w:author="xuefei2" w:date="2018-10-10T14:58:47Z"/>
        </w:trPr>
        <w:tc>
          <w:tcPr>
            <w:tcW w:w="1467" w:type="dxa"/>
            <w:vMerge w:val="continue"/>
            <w:vAlign w:val="center"/>
          </w:tcPr>
          <w:p>
            <w:pPr>
              <w:pStyle w:val="55"/>
              <w:rPr>
                <w:del w:id="893" w:author="xuefei2" w:date="2018-10-10T14:58:47Z"/>
                <w:rFonts w:cs="Arial"/>
              </w:rPr>
            </w:pPr>
          </w:p>
        </w:tc>
        <w:tc>
          <w:tcPr>
            <w:tcW w:w="1907" w:type="dxa"/>
            <w:vAlign w:val="center"/>
          </w:tcPr>
          <w:p>
            <w:pPr>
              <w:pStyle w:val="55"/>
              <w:rPr>
                <w:del w:id="894" w:author="xuefei2" w:date="2018-10-10T14:58:47Z"/>
                <w:rFonts w:cs="Arial"/>
              </w:rPr>
            </w:pPr>
            <w:del w:id="895" w:author="xuefei2" w:date="2018-10-10T14:58:47Z">
              <w:r>
                <w:rPr>
                  <w:rFonts w:cs="Arial"/>
                </w:rPr>
                <w:delText>±3790</w:delText>
              </w:r>
            </w:del>
          </w:p>
        </w:tc>
        <w:tc>
          <w:tcPr>
            <w:tcW w:w="2503" w:type="dxa"/>
            <w:shd w:val="clear" w:color="auto" w:fill="auto"/>
            <w:vAlign w:val="center"/>
          </w:tcPr>
          <w:p>
            <w:pPr>
              <w:pStyle w:val="55"/>
              <w:rPr>
                <w:del w:id="896" w:author="xuefei2" w:date="2018-10-10T14:58:47Z"/>
                <w:rFonts w:cs="Arial"/>
              </w:rPr>
            </w:pPr>
            <w:del w:id="897" w:author="xuefei2" w:date="2018-10-10T14:58:47Z">
              <w:r>
                <w:rPr>
                  <w:rFonts w:cs="Arial"/>
                </w:rPr>
                <w:delText xml:space="preserve">20 MHz </w:delText>
              </w:r>
            </w:del>
            <w:del w:id="898" w:author="xuefei2" w:date="2018-10-10T14:58:47Z">
              <w:r>
                <w:rPr>
                  <w:lang w:val="en-US"/>
                </w:rPr>
                <w:delText xml:space="preserve">DFT-s-OFDM </w:delText>
              </w:r>
            </w:del>
            <w:del w:id="899" w:author="xuefei2" w:date="2018-10-10T14:58:47Z">
              <w:r>
                <w:rPr>
                  <w:rFonts w:cs="Arial"/>
                </w:rPr>
                <w:delText>NR signal</w:delText>
              </w:r>
            </w:del>
            <w:del w:id="900" w:author="xuefei2" w:date="2018-10-10T14:58:47Z">
              <w:r>
                <w:rPr>
                  <w:rFonts w:cs="Arial"/>
                  <w:lang w:val="en-US"/>
                </w:rPr>
                <w:delText xml:space="preserve">, 1 RB </w:delText>
              </w:r>
            </w:del>
            <w:del w:id="901" w:author="xuefei2" w:date="2018-10-10T14:58:47Z">
              <w:r>
                <w:rPr>
                  <w:rFonts w:cs="Arial"/>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902" w:author="xuefei2" w:date="2018-10-10T14:58:47Z"/>
        </w:trPr>
        <w:tc>
          <w:tcPr>
            <w:tcW w:w="1467" w:type="dxa"/>
            <w:vMerge w:val="restart"/>
            <w:vAlign w:val="center"/>
          </w:tcPr>
          <w:p>
            <w:pPr>
              <w:pStyle w:val="55"/>
              <w:rPr>
                <w:del w:id="903" w:author="xuefei2" w:date="2018-10-10T14:58:47Z"/>
                <w:rFonts w:cs="Arial"/>
              </w:rPr>
            </w:pPr>
            <w:del w:id="904" w:author="xuefei2" w:date="2018-10-10T14:58:47Z">
              <w:r>
                <w:rPr>
                  <w:rFonts w:cs="Arial"/>
                </w:rPr>
                <w:delText>70 (NOTE 2)</w:delText>
              </w:r>
            </w:del>
          </w:p>
        </w:tc>
        <w:tc>
          <w:tcPr>
            <w:tcW w:w="1907" w:type="dxa"/>
            <w:vAlign w:val="center"/>
          </w:tcPr>
          <w:p>
            <w:pPr>
              <w:pStyle w:val="55"/>
              <w:rPr>
                <w:del w:id="905" w:author="xuefei2" w:date="2018-10-10T14:58:47Z"/>
                <w:rFonts w:cs="Arial"/>
              </w:rPr>
            </w:pPr>
            <w:del w:id="906" w:author="xuefei2" w:date="2018-10-10T14:58:47Z">
              <w:r>
                <w:rPr>
                  <w:rFonts w:cs="Arial"/>
                </w:rPr>
                <w:delText>±400</w:delText>
              </w:r>
            </w:del>
          </w:p>
        </w:tc>
        <w:tc>
          <w:tcPr>
            <w:tcW w:w="2503" w:type="dxa"/>
            <w:shd w:val="clear" w:color="auto" w:fill="auto"/>
            <w:vAlign w:val="center"/>
          </w:tcPr>
          <w:p>
            <w:pPr>
              <w:pStyle w:val="55"/>
              <w:rPr>
                <w:del w:id="907" w:author="xuefei2" w:date="2018-10-10T14:58:47Z"/>
                <w:rFonts w:cs="Arial"/>
              </w:rPr>
            </w:pPr>
            <w:del w:id="908"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909" w:author="xuefei2" w:date="2018-10-10T14:58:47Z"/>
        </w:trPr>
        <w:tc>
          <w:tcPr>
            <w:tcW w:w="1467" w:type="dxa"/>
            <w:vMerge w:val="continue"/>
            <w:vAlign w:val="center"/>
          </w:tcPr>
          <w:p>
            <w:pPr>
              <w:pStyle w:val="55"/>
              <w:rPr>
                <w:del w:id="910" w:author="xuefei2" w:date="2018-10-10T14:58:47Z"/>
                <w:rFonts w:cs="Arial"/>
              </w:rPr>
            </w:pPr>
          </w:p>
        </w:tc>
        <w:tc>
          <w:tcPr>
            <w:tcW w:w="1907" w:type="dxa"/>
            <w:vAlign w:val="center"/>
          </w:tcPr>
          <w:p>
            <w:pPr>
              <w:pStyle w:val="55"/>
              <w:rPr>
                <w:del w:id="911" w:author="xuefei2" w:date="2018-10-10T14:58:47Z"/>
                <w:rFonts w:cs="Arial"/>
              </w:rPr>
            </w:pPr>
            <w:del w:id="912" w:author="xuefei2" w:date="2018-10-10T14:58:47Z">
              <w:r>
                <w:rPr>
                  <w:rFonts w:cs="Arial"/>
                </w:rPr>
                <w:delText>±4870</w:delText>
              </w:r>
            </w:del>
          </w:p>
        </w:tc>
        <w:tc>
          <w:tcPr>
            <w:tcW w:w="2503" w:type="dxa"/>
            <w:shd w:val="clear" w:color="auto" w:fill="auto"/>
            <w:vAlign w:val="center"/>
          </w:tcPr>
          <w:p>
            <w:pPr>
              <w:pStyle w:val="55"/>
              <w:rPr>
                <w:del w:id="913" w:author="xuefei2" w:date="2018-10-10T14:58:47Z"/>
                <w:rFonts w:cs="Arial"/>
              </w:rPr>
            </w:pPr>
            <w:del w:id="914" w:author="xuefei2" w:date="2018-10-10T14:58:47Z">
              <w:r>
                <w:rPr>
                  <w:rFonts w:cs="Arial"/>
                </w:rPr>
                <w:delText xml:space="preserve">20 MHz </w:delText>
              </w:r>
            </w:del>
            <w:del w:id="915" w:author="xuefei2" w:date="2018-10-10T14:58:47Z">
              <w:r>
                <w:rPr>
                  <w:lang w:val="en-US"/>
                </w:rPr>
                <w:delText xml:space="preserve">DFT-s-OFDM </w:delText>
              </w:r>
            </w:del>
            <w:del w:id="916" w:author="xuefei2" w:date="2018-10-10T14:58:47Z">
              <w:r>
                <w:rPr>
                  <w:rFonts w:cs="Arial"/>
                </w:rPr>
                <w:delText>NR signal</w:delText>
              </w:r>
            </w:del>
            <w:del w:id="917" w:author="xuefei2" w:date="2018-10-10T14:58:47Z">
              <w:r>
                <w:rPr>
                  <w:rFonts w:cs="Arial"/>
                  <w:lang w:val="en-US"/>
                </w:rPr>
                <w:delText xml:space="preserve">, 1 RB </w:delText>
              </w:r>
            </w:del>
            <w:del w:id="918" w:author="xuefei2" w:date="2018-10-10T14:58:47Z">
              <w:r>
                <w:rPr>
                  <w:rFonts w:cs="Arial"/>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919" w:author="xuefei2" w:date="2018-10-10T14:58:47Z"/>
        </w:trPr>
        <w:tc>
          <w:tcPr>
            <w:tcW w:w="1467" w:type="dxa"/>
            <w:vMerge w:val="restart"/>
            <w:vAlign w:val="center"/>
          </w:tcPr>
          <w:p>
            <w:pPr>
              <w:pStyle w:val="55"/>
              <w:rPr>
                <w:del w:id="920" w:author="xuefei2" w:date="2018-10-10T14:58:47Z"/>
                <w:rFonts w:cs="Arial"/>
              </w:rPr>
            </w:pPr>
            <w:del w:id="921" w:author="xuefei2" w:date="2018-10-10T14:58:47Z">
              <w:r>
                <w:rPr>
                  <w:rFonts w:cs="Arial"/>
                </w:rPr>
                <w:delText>80 (NOTE 2)</w:delText>
              </w:r>
            </w:del>
          </w:p>
        </w:tc>
        <w:tc>
          <w:tcPr>
            <w:tcW w:w="1907" w:type="dxa"/>
            <w:vAlign w:val="center"/>
          </w:tcPr>
          <w:p>
            <w:pPr>
              <w:pStyle w:val="55"/>
              <w:rPr>
                <w:del w:id="922" w:author="xuefei2" w:date="2018-10-10T14:58:47Z"/>
                <w:rFonts w:cs="Arial"/>
              </w:rPr>
            </w:pPr>
            <w:del w:id="923" w:author="xuefei2" w:date="2018-10-10T14:58:47Z">
              <w:r>
                <w:rPr>
                  <w:rFonts w:cs="Arial"/>
                </w:rPr>
                <w:delText>±390</w:delText>
              </w:r>
            </w:del>
          </w:p>
        </w:tc>
        <w:tc>
          <w:tcPr>
            <w:tcW w:w="2503" w:type="dxa"/>
            <w:shd w:val="clear" w:color="auto" w:fill="auto"/>
            <w:vAlign w:val="center"/>
          </w:tcPr>
          <w:p>
            <w:pPr>
              <w:pStyle w:val="55"/>
              <w:rPr>
                <w:del w:id="924" w:author="xuefei2" w:date="2018-10-10T14:58:47Z"/>
                <w:rFonts w:cs="Arial"/>
              </w:rPr>
            </w:pPr>
            <w:del w:id="925"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926" w:author="xuefei2" w:date="2018-10-10T14:58:47Z"/>
        </w:trPr>
        <w:tc>
          <w:tcPr>
            <w:tcW w:w="1467" w:type="dxa"/>
            <w:vMerge w:val="continue"/>
            <w:vAlign w:val="center"/>
          </w:tcPr>
          <w:p>
            <w:pPr>
              <w:pStyle w:val="55"/>
              <w:rPr>
                <w:del w:id="927" w:author="xuefei2" w:date="2018-10-10T14:58:47Z"/>
                <w:rFonts w:cs="Arial"/>
              </w:rPr>
            </w:pPr>
          </w:p>
        </w:tc>
        <w:tc>
          <w:tcPr>
            <w:tcW w:w="1907" w:type="dxa"/>
            <w:vAlign w:val="center"/>
          </w:tcPr>
          <w:p>
            <w:pPr>
              <w:pStyle w:val="55"/>
              <w:rPr>
                <w:del w:id="928" w:author="xuefei2" w:date="2018-10-10T14:58:47Z"/>
                <w:rFonts w:cs="Arial"/>
              </w:rPr>
            </w:pPr>
            <w:del w:id="929" w:author="xuefei2" w:date="2018-10-10T14:58:47Z">
              <w:r>
                <w:rPr>
                  <w:rFonts w:cs="Arial"/>
                </w:rPr>
                <w:delText>±4870</w:delText>
              </w:r>
            </w:del>
          </w:p>
        </w:tc>
        <w:tc>
          <w:tcPr>
            <w:tcW w:w="2503" w:type="dxa"/>
            <w:shd w:val="clear" w:color="auto" w:fill="auto"/>
            <w:vAlign w:val="center"/>
          </w:tcPr>
          <w:p>
            <w:pPr>
              <w:pStyle w:val="55"/>
              <w:rPr>
                <w:del w:id="930" w:author="xuefei2" w:date="2018-10-10T14:58:47Z"/>
                <w:rFonts w:cs="Arial"/>
              </w:rPr>
            </w:pPr>
            <w:del w:id="931" w:author="xuefei2" w:date="2018-10-10T14:58:47Z">
              <w:r>
                <w:rPr>
                  <w:rFonts w:cs="Arial"/>
                </w:rPr>
                <w:delText xml:space="preserve">20 MHz </w:delText>
              </w:r>
            </w:del>
            <w:del w:id="932" w:author="xuefei2" w:date="2018-10-10T14:58:47Z">
              <w:r>
                <w:rPr>
                  <w:lang w:val="en-US"/>
                </w:rPr>
                <w:delText xml:space="preserve">DFT-s-OFDM </w:delText>
              </w:r>
            </w:del>
            <w:del w:id="933" w:author="xuefei2" w:date="2018-10-10T14:58:47Z">
              <w:r>
                <w:rPr>
                  <w:rFonts w:cs="Arial"/>
                </w:rPr>
                <w:delText>NR signal</w:delText>
              </w:r>
            </w:del>
            <w:del w:id="934" w:author="xuefei2" w:date="2018-10-10T14:58:47Z">
              <w:r>
                <w:rPr>
                  <w:rFonts w:cs="Arial"/>
                  <w:lang w:val="en-US"/>
                </w:rPr>
                <w:delText xml:space="preserve">, 1 RB </w:delText>
              </w:r>
            </w:del>
            <w:del w:id="935" w:author="xuefei2" w:date="2018-10-10T14:58:47Z">
              <w:r>
                <w:rPr>
                  <w:rFonts w:cs="Arial"/>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936" w:author="xuefei2" w:date="2018-10-10T14:58:47Z"/>
        </w:trPr>
        <w:tc>
          <w:tcPr>
            <w:tcW w:w="1467" w:type="dxa"/>
            <w:vMerge w:val="restart"/>
            <w:vAlign w:val="center"/>
          </w:tcPr>
          <w:p>
            <w:pPr>
              <w:pStyle w:val="55"/>
              <w:rPr>
                <w:del w:id="937" w:author="xuefei2" w:date="2018-10-10T14:58:47Z"/>
                <w:rFonts w:cs="Arial"/>
              </w:rPr>
            </w:pPr>
            <w:del w:id="938" w:author="xuefei2" w:date="2018-10-10T14:58:47Z">
              <w:r>
                <w:rPr>
                  <w:rFonts w:cs="Arial"/>
                </w:rPr>
                <w:delText>90 (NOTE 2)</w:delText>
              </w:r>
            </w:del>
          </w:p>
        </w:tc>
        <w:tc>
          <w:tcPr>
            <w:tcW w:w="1907" w:type="dxa"/>
            <w:vAlign w:val="center"/>
          </w:tcPr>
          <w:p>
            <w:pPr>
              <w:pStyle w:val="55"/>
              <w:rPr>
                <w:del w:id="939" w:author="xuefei2" w:date="2018-10-10T14:58:47Z"/>
                <w:rFonts w:cs="Arial"/>
              </w:rPr>
            </w:pPr>
            <w:del w:id="940" w:author="xuefei2" w:date="2018-10-10T14:58:47Z">
              <w:r>
                <w:rPr>
                  <w:rFonts w:cs="Arial"/>
                </w:rPr>
                <w:delText>±340</w:delText>
              </w:r>
            </w:del>
          </w:p>
        </w:tc>
        <w:tc>
          <w:tcPr>
            <w:tcW w:w="2503" w:type="dxa"/>
            <w:shd w:val="clear" w:color="auto" w:fill="auto"/>
            <w:vAlign w:val="center"/>
          </w:tcPr>
          <w:p>
            <w:pPr>
              <w:pStyle w:val="55"/>
              <w:rPr>
                <w:del w:id="941" w:author="xuefei2" w:date="2018-10-10T14:58:47Z"/>
                <w:rFonts w:cs="Arial"/>
              </w:rPr>
            </w:pPr>
            <w:del w:id="942"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943" w:author="xuefei2" w:date="2018-10-10T14:58:47Z"/>
        </w:trPr>
        <w:tc>
          <w:tcPr>
            <w:tcW w:w="1467" w:type="dxa"/>
            <w:vMerge w:val="continue"/>
            <w:vAlign w:val="center"/>
          </w:tcPr>
          <w:p>
            <w:pPr>
              <w:pStyle w:val="55"/>
              <w:rPr>
                <w:del w:id="944" w:author="xuefei2" w:date="2018-10-10T14:58:47Z"/>
                <w:rFonts w:cs="Arial"/>
              </w:rPr>
            </w:pPr>
          </w:p>
        </w:tc>
        <w:tc>
          <w:tcPr>
            <w:tcW w:w="1907" w:type="dxa"/>
            <w:vAlign w:val="center"/>
          </w:tcPr>
          <w:p>
            <w:pPr>
              <w:pStyle w:val="55"/>
              <w:rPr>
                <w:del w:id="945" w:author="xuefei2" w:date="2018-10-10T14:58:47Z"/>
                <w:rFonts w:cs="Arial"/>
              </w:rPr>
            </w:pPr>
            <w:del w:id="946" w:author="xuefei2" w:date="2018-10-10T14:58:47Z">
              <w:r>
                <w:rPr>
                  <w:rFonts w:cs="Arial"/>
                </w:rPr>
                <w:delText>±5770</w:delText>
              </w:r>
            </w:del>
          </w:p>
        </w:tc>
        <w:tc>
          <w:tcPr>
            <w:tcW w:w="2503" w:type="dxa"/>
            <w:shd w:val="clear" w:color="auto" w:fill="auto"/>
            <w:vAlign w:val="center"/>
          </w:tcPr>
          <w:p>
            <w:pPr>
              <w:pStyle w:val="55"/>
              <w:rPr>
                <w:del w:id="947" w:author="xuefei2" w:date="2018-10-10T14:58:47Z"/>
                <w:rFonts w:cs="Arial"/>
              </w:rPr>
            </w:pPr>
            <w:del w:id="948" w:author="xuefei2" w:date="2018-10-10T14:58:47Z">
              <w:r>
                <w:rPr>
                  <w:rFonts w:cs="Arial"/>
                </w:rPr>
                <w:delText xml:space="preserve">20 MHz </w:delText>
              </w:r>
            </w:del>
            <w:del w:id="949" w:author="xuefei2" w:date="2018-10-10T14:58:47Z">
              <w:r>
                <w:rPr>
                  <w:lang w:val="en-US"/>
                </w:rPr>
                <w:delText xml:space="preserve">DFT-s-OFDM </w:delText>
              </w:r>
            </w:del>
            <w:del w:id="950" w:author="xuefei2" w:date="2018-10-10T14:58:47Z">
              <w:r>
                <w:rPr>
                  <w:rFonts w:cs="Arial"/>
                </w:rPr>
                <w:delText>NR signal</w:delText>
              </w:r>
            </w:del>
            <w:del w:id="951" w:author="xuefei2" w:date="2018-10-10T14:58:47Z">
              <w:r>
                <w:rPr>
                  <w:rFonts w:cs="Arial"/>
                  <w:lang w:val="en-US"/>
                </w:rPr>
                <w:delText xml:space="preserve">, 1 RB </w:delText>
              </w:r>
            </w:del>
            <w:del w:id="952" w:author="xuefei2" w:date="2018-10-10T14:58:47Z">
              <w:r>
                <w:rPr>
                  <w:rFonts w:cs="Arial"/>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953" w:author="xuefei2" w:date="2018-10-10T14:58:47Z"/>
        </w:trPr>
        <w:tc>
          <w:tcPr>
            <w:tcW w:w="1467" w:type="dxa"/>
            <w:vMerge w:val="restart"/>
            <w:vAlign w:val="center"/>
          </w:tcPr>
          <w:p>
            <w:pPr>
              <w:pStyle w:val="55"/>
              <w:rPr>
                <w:del w:id="954" w:author="xuefei2" w:date="2018-10-10T14:58:47Z"/>
                <w:rFonts w:cs="Arial"/>
              </w:rPr>
            </w:pPr>
            <w:del w:id="955" w:author="xuefei2" w:date="2018-10-10T14:58:47Z">
              <w:r>
                <w:rPr>
                  <w:rFonts w:cs="Arial"/>
                </w:rPr>
                <w:delText>100 (NOTE 2)</w:delText>
              </w:r>
            </w:del>
          </w:p>
        </w:tc>
        <w:tc>
          <w:tcPr>
            <w:tcW w:w="1907" w:type="dxa"/>
            <w:vAlign w:val="center"/>
          </w:tcPr>
          <w:p>
            <w:pPr>
              <w:pStyle w:val="55"/>
              <w:rPr>
                <w:del w:id="956" w:author="xuefei2" w:date="2018-10-10T14:58:47Z"/>
                <w:rFonts w:cs="Arial"/>
              </w:rPr>
            </w:pPr>
            <w:del w:id="957" w:author="xuefei2" w:date="2018-10-10T14:58:47Z">
              <w:r>
                <w:rPr>
                  <w:rFonts w:cs="Arial"/>
                </w:rPr>
                <w:delText>±340</w:delText>
              </w:r>
            </w:del>
          </w:p>
        </w:tc>
        <w:tc>
          <w:tcPr>
            <w:tcW w:w="2503" w:type="dxa"/>
            <w:shd w:val="clear" w:color="auto" w:fill="auto"/>
            <w:vAlign w:val="center"/>
          </w:tcPr>
          <w:p>
            <w:pPr>
              <w:pStyle w:val="55"/>
              <w:rPr>
                <w:del w:id="958" w:author="xuefei2" w:date="2018-10-10T14:58:47Z"/>
                <w:rFonts w:cs="Arial"/>
              </w:rPr>
            </w:pPr>
            <w:del w:id="959" w:author="xuefei2" w:date="2018-10-10T14:58:47Z">
              <w:r>
                <w:rPr>
                  <w:rFonts w:cs="Arial"/>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960" w:author="xuefei2" w:date="2018-10-10T14:58:47Z"/>
        </w:trPr>
        <w:tc>
          <w:tcPr>
            <w:tcW w:w="1467" w:type="dxa"/>
            <w:vMerge w:val="continue"/>
            <w:vAlign w:val="center"/>
          </w:tcPr>
          <w:p>
            <w:pPr>
              <w:pStyle w:val="55"/>
              <w:rPr>
                <w:del w:id="961" w:author="xuefei2" w:date="2018-10-10T14:58:47Z"/>
                <w:rFonts w:cs="Arial"/>
              </w:rPr>
            </w:pPr>
          </w:p>
        </w:tc>
        <w:tc>
          <w:tcPr>
            <w:tcW w:w="1907" w:type="dxa"/>
            <w:vAlign w:val="center"/>
          </w:tcPr>
          <w:p>
            <w:pPr>
              <w:pStyle w:val="55"/>
              <w:rPr>
                <w:del w:id="962" w:author="xuefei2" w:date="2018-10-10T14:58:47Z"/>
                <w:rFonts w:cs="Arial"/>
              </w:rPr>
            </w:pPr>
            <w:del w:id="963" w:author="xuefei2" w:date="2018-10-10T14:58:47Z">
              <w:r>
                <w:rPr>
                  <w:rFonts w:cs="Arial"/>
                </w:rPr>
                <w:delText>±5770</w:delText>
              </w:r>
            </w:del>
          </w:p>
        </w:tc>
        <w:tc>
          <w:tcPr>
            <w:tcW w:w="2503" w:type="dxa"/>
            <w:shd w:val="clear" w:color="auto" w:fill="auto"/>
            <w:vAlign w:val="center"/>
          </w:tcPr>
          <w:p>
            <w:pPr>
              <w:pStyle w:val="55"/>
              <w:rPr>
                <w:del w:id="964" w:author="xuefei2" w:date="2018-10-10T14:58:47Z"/>
                <w:rFonts w:cs="Arial"/>
              </w:rPr>
            </w:pPr>
            <w:del w:id="965" w:author="xuefei2" w:date="2018-10-10T14:58:47Z">
              <w:r>
                <w:rPr>
                  <w:rFonts w:cs="Arial"/>
                </w:rPr>
                <w:delText xml:space="preserve">20 MHz </w:delText>
              </w:r>
            </w:del>
            <w:del w:id="966" w:author="xuefei2" w:date="2018-10-10T14:58:47Z">
              <w:r>
                <w:rPr>
                  <w:lang w:val="en-US"/>
                </w:rPr>
                <w:delText xml:space="preserve">DFT-s-OFDM </w:delText>
              </w:r>
            </w:del>
            <w:del w:id="967" w:author="xuefei2" w:date="2018-10-10T14:58:47Z">
              <w:r>
                <w:rPr>
                  <w:rFonts w:cs="Arial"/>
                </w:rPr>
                <w:delText>NR signal</w:delText>
              </w:r>
            </w:del>
            <w:del w:id="968" w:author="xuefei2" w:date="2018-10-10T14:58:47Z">
              <w:r>
                <w:rPr>
                  <w:rFonts w:cs="Arial"/>
                  <w:lang w:val="en-US"/>
                </w:rPr>
                <w:delText xml:space="preserve">, 1 RB </w:delText>
              </w:r>
            </w:del>
            <w:del w:id="969" w:author="xuefei2" w:date="2018-10-10T14:58:47Z">
              <w:r>
                <w:rPr>
                  <w:rFonts w:cs="Arial"/>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970" w:author="xuefei2" w:date="2018-10-10T14:58:47Z"/>
        </w:trPr>
        <w:tc>
          <w:tcPr>
            <w:tcW w:w="5877" w:type="dxa"/>
            <w:gridSpan w:val="3"/>
          </w:tcPr>
          <w:p>
            <w:pPr>
              <w:pStyle w:val="69"/>
              <w:rPr>
                <w:del w:id="971" w:author="xuefei2" w:date="2018-10-10T14:58:47Z"/>
                <w:rFonts w:cs="Arial"/>
              </w:rPr>
            </w:pPr>
            <w:del w:id="972" w:author="xuefei2" w:date="2018-10-10T14:58:47Z">
              <w:r>
                <w:rPr>
                  <w:rFonts w:cs="Arial"/>
                </w:rPr>
                <w:delText>NOTE 1:</w:delText>
              </w:r>
            </w:del>
            <w:del w:id="973" w:author="xuefei2" w:date="2018-10-10T14:58:47Z">
              <w:r>
                <w:rPr>
                  <w:rFonts w:cs="Arial"/>
                </w:rPr>
                <w:tab/>
              </w:r>
            </w:del>
            <w:del w:id="974" w:author="xuefei2" w:date="2018-10-10T14:58:47Z">
              <w:r>
                <w:rPr>
                  <w:rFonts w:cs="Arial"/>
                </w:rPr>
                <w:delText xml:space="preserve">Interfering signal consisting of one resource block positioned at the stated offset, the </w:delText>
              </w:r>
            </w:del>
            <w:del w:id="975" w:author="xuefei2" w:date="2018-10-10T14:58:47Z">
              <w:r>
                <w:rPr>
                  <w:rFonts w:cs="Arial"/>
                  <w:i/>
                </w:rPr>
                <w:delText>BS channel bandwidth</w:delText>
              </w:r>
            </w:del>
            <w:del w:id="976" w:author="xuefei2" w:date="2018-10-10T14:58:47Z">
              <w:r>
                <w:rPr>
                  <w:rFonts w:cs="Arial"/>
                </w:rPr>
                <w:delText xml:space="preserve"> of the interfering signal is located adjacently to the lower/upper Base Station RF Bandwidth edge or sub-block edge inside a sub-block gap.</w:delText>
              </w:r>
            </w:del>
          </w:p>
          <w:p>
            <w:pPr>
              <w:pStyle w:val="69"/>
              <w:rPr>
                <w:del w:id="977" w:author="xuefei2" w:date="2018-10-10T14:58:47Z"/>
                <w:rFonts w:cs="Arial"/>
              </w:rPr>
            </w:pPr>
            <w:del w:id="978" w:author="xuefei2" w:date="2018-10-10T14:58:47Z">
              <w:r>
                <w:rPr>
                  <w:rFonts w:cs="Arial"/>
                </w:rPr>
                <w:delText>NOTE 2:</w:delText>
              </w:r>
            </w:del>
            <w:del w:id="979" w:author="xuefei2" w:date="2018-10-10T14:58:47Z">
              <w:r>
                <w:rPr>
                  <w:rFonts w:cs="Arial"/>
                </w:rPr>
                <w:tab/>
              </w:r>
            </w:del>
            <w:del w:id="980" w:author="xuefei2" w:date="2018-10-10T14:58:47Z">
              <w:r>
                <w:rPr>
                  <w:rFonts w:cs="Arial"/>
                </w:rPr>
                <w:delText>This requirement shall apply only for a G-FRC mapped to the frequency range at the channel edge adjacent to the interfering signals.</w:delText>
              </w:r>
            </w:del>
          </w:p>
        </w:tc>
      </w:tr>
    </w:tbl>
    <w:p>
      <w:pPr>
        <w:rPr>
          <w:del w:id="981" w:author="xuefei2" w:date="2018-10-10T14:58:47Z"/>
          <w:lang w:val="en-US"/>
        </w:rPr>
      </w:pPr>
    </w:p>
    <w:p>
      <w:pPr>
        <w:pStyle w:val="4"/>
        <w:rPr>
          <w:del w:id="982" w:author="xuefei2" w:date="2018-10-10T14:58:47Z"/>
        </w:rPr>
      </w:pPr>
      <w:del w:id="983" w:author="xuefei2" w:date="2018-10-10T14:58:47Z">
        <w:bookmarkStart w:id="14" w:name="_Toc518862199"/>
        <w:r>
          <w:rPr/>
          <w:delText>10.8.3</w:delText>
        </w:r>
      </w:del>
      <w:del w:id="984" w:author="xuefei2" w:date="2018-10-10T14:58:47Z">
        <w:r>
          <w:rPr/>
          <w:tab/>
        </w:r>
      </w:del>
      <w:del w:id="985" w:author="xuefei2" w:date="2018-10-10T14:58:47Z">
        <w:r>
          <w:rPr/>
          <w:delText xml:space="preserve">Minimum requirement for </w:delText>
        </w:r>
      </w:del>
      <w:del w:id="986" w:author="xuefei2" w:date="2018-10-10T14:58:47Z">
        <w:r>
          <w:rPr>
            <w:i/>
          </w:rPr>
          <w:delText>BS type 2-O</w:delText>
        </w:r>
        <w:bookmarkEnd w:id="14"/>
      </w:del>
    </w:p>
    <w:p>
      <w:pPr>
        <w:overflowPunct w:val="0"/>
        <w:autoSpaceDE w:val="0"/>
        <w:autoSpaceDN w:val="0"/>
        <w:adjustRightInd w:val="0"/>
        <w:textAlignment w:val="baseline"/>
        <w:rPr>
          <w:del w:id="987" w:author="xuefei2" w:date="2018-10-10T14:58:47Z"/>
          <w:lang w:eastAsia="ja-JP"/>
        </w:rPr>
      </w:pPr>
      <w:del w:id="988" w:author="xuefei2" w:date="2018-10-10T14:58:47Z">
        <w:r>
          <w:rPr>
            <w:lang w:eastAsia="ja-JP"/>
          </w:rPr>
          <w:delText>The requirement shall apply at the RIB</w:delText>
        </w:r>
      </w:del>
      <w:del w:id="989" w:author="xuefei2" w:date="2018-10-10T14:58:47Z">
        <w:r>
          <w:rPr>
            <w:b/>
            <w:lang w:eastAsia="ja-JP"/>
          </w:rPr>
          <w:delText xml:space="preserve"> </w:delText>
        </w:r>
      </w:del>
      <w:del w:id="990" w:author="xuefei2" w:date="2018-10-10T14:58:47Z">
        <w:r>
          <w:rPr>
            <w:lang w:eastAsia="ja-JP"/>
          </w:rPr>
          <w:delText xml:space="preserve">when the AoA of the incident wave of the received signal and the interfering signal are from the same direction and are within the </w:delText>
        </w:r>
      </w:del>
      <w:del w:id="991" w:author="xuefei2" w:date="2018-10-10T14:58:47Z">
        <w:r>
          <w:rPr>
            <w:i/>
          </w:rPr>
          <w:delText>FR2 OTA REFSENS RoAoA.</w:delText>
        </w:r>
      </w:del>
    </w:p>
    <w:p>
      <w:pPr>
        <w:overflowPunct w:val="0"/>
        <w:autoSpaceDE w:val="0"/>
        <w:autoSpaceDN w:val="0"/>
        <w:adjustRightInd w:val="0"/>
        <w:textAlignment w:val="baseline"/>
        <w:rPr>
          <w:del w:id="992" w:author="xuefei2" w:date="2018-10-10T14:58:47Z"/>
          <w:lang w:eastAsia="zh-CN"/>
        </w:rPr>
      </w:pPr>
      <w:del w:id="993" w:author="xuefei2" w:date="2018-10-10T14:58:47Z">
        <w:r>
          <w:rPr>
            <w:lang w:eastAsia="ja-JP"/>
          </w:rPr>
          <w:delText xml:space="preserve">The wanted and interfering signals applies to each supported polarization, under the assumption of </w:delText>
        </w:r>
      </w:del>
      <w:del w:id="994" w:author="xuefei2" w:date="2018-10-10T14:58:47Z">
        <w:r>
          <w:rPr>
            <w:i/>
            <w:lang w:eastAsia="ja-JP"/>
          </w:rPr>
          <w:delText xml:space="preserve">polarization match. </w:delText>
        </w:r>
      </w:del>
    </w:p>
    <w:p>
      <w:pPr>
        <w:rPr>
          <w:del w:id="995" w:author="xuefei2" w:date="2018-10-10T14:58:47Z"/>
          <w:rFonts w:eastAsia="Osaka"/>
        </w:rPr>
      </w:pPr>
      <w:del w:id="996" w:author="xuefei2" w:date="2018-10-10T14:58:47Z">
        <w:r>
          <w:rPr/>
          <w:delText>Throughput</w:delText>
        </w:r>
      </w:del>
      <w:del w:id="997" w:author="xuefei2" w:date="2018-10-10T14:58:47Z">
        <w:r>
          <w:rPr>
            <w:vertAlign w:val="subscript"/>
          </w:rPr>
          <w:delText xml:space="preserve"> </w:delText>
        </w:r>
      </w:del>
      <w:del w:id="998" w:author="xuefei2" w:date="2018-10-10T14:58:47Z">
        <w:r>
          <w:rPr/>
          <w:delText xml:space="preserve">shall be ≥ 95% of the maximum throughput of the reference measurement channel, with OTA wanted signal at the assigned channel frequency and two OTA interfering signals provided at the RIB using the parameters in tables 10.8.3-1 and 10.8.3-2. All of the OTA test signals arrive from the same direction, and the requirement is valid if the signals arrive from any direction within the </w:delText>
        </w:r>
      </w:del>
      <w:del w:id="999" w:author="xuefei2" w:date="2018-10-10T14:58:47Z">
        <w:r>
          <w:rPr>
            <w:i/>
          </w:rPr>
          <w:delText>FR2 OTA REFSENS RoAoA</w:delText>
        </w:r>
      </w:del>
      <w:del w:id="1000" w:author="xuefei2" w:date="2018-10-10T14:58:47Z">
        <w:r>
          <w:rPr/>
          <w:delText xml:space="preserve">. </w:delText>
        </w:r>
      </w:del>
      <w:del w:id="1001" w:author="xuefei2" w:date="2018-10-10T14:58:47Z">
        <w:r>
          <w:rPr>
            <w:rFonts w:eastAsia="Osaka"/>
          </w:rPr>
          <w:delText>The reference measurement channel for the wanted signal is identified in [table 10.3.</w:delText>
        </w:r>
      </w:del>
      <w:del w:id="1002" w:author="xuefei2" w:date="2018-10-10T14:58:47Z">
        <w:r>
          <w:rPr>
            <w:rFonts w:eastAsia="Osaka"/>
            <w:lang w:val="en-US"/>
          </w:rPr>
          <w:delText>2</w:delText>
        </w:r>
      </w:del>
      <w:ins w:id="1003" w:author="xuefei1" w:date="2018-10-08T09:17:38Z">
        <w:del w:id="1004" w:author="xuefei2" w:date="2018-10-10T14:58:47Z">
          <w:r>
            <w:rPr>
              <w:rFonts w:hint="eastAsia" w:eastAsia="宋体"/>
              <w:lang w:val="en-US" w:eastAsia="zh-CN"/>
            </w:rPr>
            <w:delText>3</w:delText>
          </w:r>
        </w:del>
      </w:ins>
      <w:del w:id="1005" w:author="xuefei2" w:date="2018-10-10T14:58:47Z">
        <w:r>
          <w:rPr>
            <w:rFonts w:eastAsia="Osaka"/>
          </w:rPr>
          <w:delText xml:space="preserve">-1] for each </w:delText>
        </w:r>
      </w:del>
      <w:del w:id="1006" w:author="xuefei2" w:date="2018-10-10T14:58:47Z">
        <w:r>
          <w:rPr>
            <w:rFonts w:eastAsia="Osaka"/>
            <w:i/>
          </w:rPr>
          <w:delText>BS channel bandwidth</w:delText>
        </w:r>
      </w:del>
      <w:del w:id="1007" w:author="xuefei2" w:date="2018-10-10T14:58:47Z">
        <w:r>
          <w:rPr>
            <w:rFonts w:eastAsia="Osaka"/>
          </w:rPr>
          <w:delText xml:space="preserve"> and further specified in annex A. The characteristics of the interfering signal is further specified in annex D.</w:delText>
        </w:r>
      </w:del>
    </w:p>
    <w:p>
      <w:pPr>
        <w:rPr>
          <w:del w:id="1008" w:author="xuefei2" w:date="2018-10-10T14:58:47Z"/>
          <w:rFonts w:eastAsia="Osaka"/>
        </w:rPr>
      </w:pPr>
      <w:del w:id="1009" w:author="xuefei2" w:date="2018-10-10T14:58:47Z">
        <w:r>
          <w:rPr>
            <w:rFonts w:eastAsia="Osaka"/>
          </w:rPr>
          <w:delText xml:space="preserve">The subcarrier spacing for the modulated interfering signal shall be the same as the subcarrier spacing for the wanted signal. </w:delText>
        </w:r>
      </w:del>
    </w:p>
    <w:p>
      <w:pPr>
        <w:rPr>
          <w:del w:id="1010" w:author="xuefei2" w:date="2018-10-10T14:58:47Z"/>
          <w:rFonts w:eastAsia="Osaka"/>
        </w:rPr>
      </w:pPr>
      <w:del w:id="1011" w:author="xuefei2" w:date="2018-10-10T14:58:47Z">
        <w:r>
          <w:rPr>
            <w:rFonts w:eastAsia="Osaka"/>
          </w:rPr>
          <w:delText xml:space="preserve">The receiver intermodulation requirement is applicable outside the </w:delText>
        </w:r>
      </w:del>
      <w:del w:id="1012" w:author="xuefei2" w:date="2018-10-10T14:58:47Z">
        <w:r>
          <w:rPr>
            <w:lang w:eastAsia="zh-CN"/>
          </w:rPr>
          <w:delText xml:space="preserve">Base Station </w:delText>
        </w:r>
      </w:del>
      <w:del w:id="1013" w:author="xuefei2" w:date="2018-10-10T14:58:47Z">
        <w:r>
          <w:rPr>
            <w:rFonts w:eastAsia="Osaka"/>
          </w:rPr>
          <w:delText>RF Bandwidth</w:delText>
        </w:r>
      </w:del>
      <w:del w:id="1014" w:author="xuefei2" w:date="2018-10-10T14:58:47Z">
        <w:r>
          <w:rPr>
            <w:lang w:eastAsia="zh-CN"/>
          </w:rPr>
          <w:delText xml:space="preserve"> or Radio Bandwidth edges</w:delText>
        </w:r>
      </w:del>
      <w:del w:id="1015" w:author="xuefei2" w:date="2018-10-10T14:58:47Z">
        <w:r>
          <w:rPr>
            <w:rFonts w:eastAsia="Osaka"/>
          </w:rPr>
          <w:delText xml:space="preserve">. The interfering signal offset is defined relative to the Base Station RF Bandwidth edges </w:delText>
        </w:r>
      </w:del>
      <w:del w:id="1016" w:author="xuefei2" w:date="2018-10-10T14:58:47Z">
        <w:r>
          <w:rPr>
            <w:lang w:eastAsia="zh-CN"/>
          </w:rPr>
          <w:delText xml:space="preserve">or Radio Bandwidth </w:delText>
        </w:r>
      </w:del>
      <w:del w:id="1017" w:author="xuefei2" w:date="2018-10-10T14:58:47Z">
        <w:r>
          <w:rPr>
            <w:rFonts w:eastAsia="Osaka"/>
          </w:rPr>
          <w:delText>edges.</w:delText>
        </w:r>
      </w:del>
    </w:p>
    <w:p>
      <w:pPr>
        <w:pStyle w:val="58"/>
        <w:rPr>
          <w:del w:id="1018" w:author="xuefei2" w:date="2018-10-10T14:58:47Z"/>
        </w:rPr>
      </w:pPr>
      <w:del w:id="1019" w:author="xuefei2" w:date="2018-10-10T14:58:47Z">
        <w:r>
          <w:rPr/>
          <w:delText>Table 10.8.3-1: General intermodulation requirement</w:delText>
        </w:r>
      </w:del>
    </w:p>
    <w:tbl>
      <w:tblPr>
        <w:tblStyle w:val="50"/>
        <w:tblW w:w="89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020" w:author="xuefei2" w:date="2018-10-10T14:58:47Z"/>
        </w:trPr>
        <w:tc>
          <w:tcPr>
            <w:tcW w:w="2376" w:type="dxa"/>
            <w:tcBorders>
              <w:top w:val="single" w:color="auto" w:sz="4" w:space="0"/>
              <w:left w:val="single" w:color="auto" w:sz="4" w:space="0"/>
              <w:bottom w:val="single" w:color="auto" w:sz="4" w:space="0"/>
              <w:right w:val="single" w:color="auto" w:sz="4" w:space="0"/>
            </w:tcBorders>
          </w:tcPr>
          <w:p>
            <w:pPr>
              <w:pStyle w:val="54"/>
              <w:rPr>
                <w:del w:id="1021" w:author="xuefei2" w:date="2018-10-10T14:58:47Z"/>
              </w:rPr>
            </w:pPr>
            <w:del w:id="1022" w:author="xuefei2" w:date="2018-10-10T14:58:47Z">
              <w:r>
                <w:rPr>
                  <w:rFonts w:hint="eastAsia"/>
                  <w:i/>
                </w:rPr>
                <w:delText>BS channel bandwidth</w:delText>
              </w:r>
            </w:del>
            <w:del w:id="1023" w:author="xuefei2" w:date="2018-10-10T14:58:47Z">
              <w:r>
                <w:rPr/>
                <w:delText xml:space="preserve"> of the lowest</w:delText>
              </w:r>
            </w:del>
            <w:del w:id="1024" w:author="xuefei2" w:date="2018-10-10T14:58:47Z">
              <w:r>
                <w:rPr>
                  <w:rFonts w:hint="eastAsia"/>
                </w:rPr>
                <w:delText>/</w:delText>
              </w:r>
            </w:del>
            <w:del w:id="1025" w:author="xuefei2" w:date="2018-10-10T14:58:47Z">
              <w:r>
                <w:rPr/>
                <w:delText>highest carrier received (MHz)</w:delText>
              </w:r>
            </w:del>
          </w:p>
        </w:tc>
        <w:tc>
          <w:tcPr>
            <w:tcW w:w="2376" w:type="dxa"/>
            <w:tcBorders>
              <w:top w:val="single" w:color="auto" w:sz="4" w:space="0"/>
              <w:left w:val="single" w:color="auto" w:sz="4" w:space="0"/>
              <w:bottom w:val="single" w:color="auto" w:sz="4" w:space="0"/>
              <w:right w:val="single" w:color="auto" w:sz="4" w:space="0"/>
            </w:tcBorders>
          </w:tcPr>
          <w:p>
            <w:pPr>
              <w:pStyle w:val="54"/>
              <w:rPr>
                <w:del w:id="1026" w:author="xuefei2" w:date="2018-10-10T14:58:47Z"/>
              </w:rPr>
            </w:pPr>
            <w:del w:id="1027" w:author="xuefei2" w:date="2018-10-10T14:58:47Z">
              <w:r>
                <w:rPr/>
                <w:delText>Wanted signal mean power (dBm)</w:delText>
              </w:r>
            </w:del>
          </w:p>
        </w:tc>
        <w:tc>
          <w:tcPr>
            <w:tcW w:w="2216" w:type="dxa"/>
            <w:tcBorders>
              <w:top w:val="single" w:color="auto" w:sz="4" w:space="0"/>
              <w:left w:val="single" w:color="auto" w:sz="4" w:space="0"/>
              <w:bottom w:val="single" w:color="auto" w:sz="4" w:space="0"/>
              <w:right w:val="single" w:color="auto" w:sz="4" w:space="0"/>
            </w:tcBorders>
          </w:tcPr>
          <w:p>
            <w:pPr>
              <w:pStyle w:val="54"/>
              <w:rPr>
                <w:del w:id="1028" w:author="xuefei2" w:date="2018-10-10T14:58:47Z"/>
              </w:rPr>
            </w:pPr>
            <w:del w:id="1029" w:author="xuefei2" w:date="2018-10-10T14:58:47Z">
              <w:r>
                <w:rPr/>
                <w:delText>Mean power of interfering signals (dBm)</w:delText>
              </w:r>
            </w:del>
          </w:p>
        </w:tc>
        <w:tc>
          <w:tcPr>
            <w:tcW w:w="1973" w:type="dxa"/>
            <w:tcBorders>
              <w:top w:val="single" w:color="auto" w:sz="4" w:space="0"/>
              <w:left w:val="single" w:color="auto" w:sz="4" w:space="0"/>
              <w:bottom w:val="single" w:color="auto" w:sz="4" w:space="0"/>
              <w:right w:val="single" w:color="auto" w:sz="4" w:space="0"/>
            </w:tcBorders>
          </w:tcPr>
          <w:p>
            <w:pPr>
              <w:pStyle w:val="54"/>
              <w:rPr>
                <w:del w:id="1030" w:author="xuefei2" w:date="2018-10-10T14:58:47Z"/>
              </w:rPr>
            </w:pPr>
            <w:del w:id="1031" w:author="xuefei2" w:date="2018-10-10T14:58:47Z">
              <w:r>
                <w:rPr/>
                <w:delText>Type of interfering signal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032" w:author="xuefei2" w:date="2018-10-10T14:58:47Z"/>
        </w:trPr>
        <w:tc>
          <w:tcPr>
            <w:tcW w:w="2376" w:type="dxa"/>
            <w:tcBorders>
              <w:top w:val="single" w:color="auto" w:sz="4" w:space="0"/>
              <w:left w:val="single" w:color="auto" w:sz="4" w:space="0"/>
              <w:bottom w:val="single" w:color="auto" w:sz="4" w:space="0"/>
              <w:right w:val="single" w:color="auto" w:sz="4" w:space="0"/>
            </w:tcBorders>
          </w:tcPr>
          <w:p>
            <w:pPr>
              <w:pStyle w:val="55"/>
              <w:rPr>
                <w:del w:id="1033" w:author="xuefei2" w:date="2018-10-10T14:58:47Z"/>
                <w:rFonts w:cs="Arial"/>
              </w:rPr>
            </w:pPr>
            <w:del w:id="1034" w:author="xuefei2" w:date="2018-10-10T14:58:47Z">
              <w:r>
                <w:rPr/>
                <w:delText>50, 100, 200, 400</w:delText>
              </w:r>
            </w:del>
          </w:p>
        </w:tc>
        <w:tc>
          <w:tcPr>
            <w:tcW w:w="2376" w:type="dxa"/>
            <w:tcBorders>
              <w:top w:val="single" w:color="auto" w:sz="4" w:space="0"/>
              <w:left w:val="single" w:color="auto" w:sz="4" w:space="0"/>
              <w:bottom w:val="single" w:color="auto" w:sz="4" w:space="0"/>
              <w:right w:val="single" w:color="auto" w:sz="4" w:space="0"/>
            </w:tcBorders>
          </w:tcPr>
          <w:p>
            <w:pPr>
              <w:pStyle w:val="55"/>
              <w:rPr>
                <w:del w:id="1035" w:author="xuefei2" w:date="2018-10-10T14:58:47Z"/>
              </w:rPr>
            </w:pPr>
            <w:del w:id="1036" w:author="xuefei2" w:date="2018-10-10T14:58:47Z">
              <w:r>
                <w:rPr>
                  <w:rFonts w:cs="Arial"/>
                </w:rPr>
                <w:delText>EIS</w:delText>
              </w:r>
            </w:del>
            <w:del w:id="1037" w:author="xuefei2" w:date="2018-10-10T14:58:47Z">
              <w:r>
                <w:rPr>
                  <w:rFonts w:cs="Arial"/>
                  <w:vertAlign w:val="subscript"/>
                </w:rPr>
                <w:delText>REFSENS</w:delText>
              </w:r>
            </w:del>
            <w:del w:id="1038" w:author="xuefei2" w:date="2018-10-10T14:58:47Z">
              <w:r>
                <w:rPr/>
                <w:delText xml:space="preserve"> + 6 dB</w:delText>
              </w:r>
            </w:del>
          </w:p>
        </w:tc>
        <w:tc>
          <w:tcPr>
            <w:tcW w:w="2216" w:type="dxa"/>
            <w:tcBorders>
              <w:top w:val="single" w:color="auto" w:sz="4" w:space="0"/>
              <w:left w:val="single" w:color="auto" w:sz="4" w:space="0"/>
              <w:bottom w:val="single" w:color="auto" w:sz="4" w:space="0"/>
              <w:right w:val="single" w:color="auto" w:sz="4" w:space="0"/>
            </w:tcBorders>
            <w:vAlign w:val="center"/>
          </w:tcPr>
          <w:p>
            <w:pPr>
              <w:pStyle w:val="55"/>
              <w:rPr>
                <w:del w:id="1039" w:author="xuefei2" w:date="2018-10-10T14:58:47Z"/>
              </w:rPr>
            </w:pPr>
            <w:del w:id="1040" w:author="xuefei2" w:date="2018-10-10T14:58:47Z">
              <w:r>
                <w:rPr>
                  <w:rFonts w:cs="Arial"/>
                </w:rPr>
                <w:delText>EIS</w:delText>
              </w:r>
            </w:del>
            <w:del w:id="1041" w:author="xuefei2" w:date="2018-10-10T14:58:47Z">
              <w:r>
                <w:rPr>
                  <w:rFonts w:cs="Arial"/>
                  <w:vertAlign w:val="subscript"/>
                </w:rPr>
                <w:delText>REFSENS_50M</w:delText>
              </w:r>
            </w:del>
            <w:del w:id="1042" w:author="xuefei2" w:date="2018-10-10T14:58:47Z">
              <w:r>
                <w:rPr/>
                <w:delText xml:space="preserve"> + 25 dB</w:delText>
              </w:r>
            </w:del>
          </w:p>
        </w:tc>
        <w:tc>
          <w:tcPr>
            <w:tcW w:w="1973" w:type="dxa"/>
            <w:tcBorders>
              <w:top w:val="single" w:color="auto" w:sz="4" w:space="0"/>
              <w:left w:val="single" w:color="auto" w:sz="4" w:space="0"/>
              <w:bottom w:val="single" w:color="auto" w:sz="4" w:space="0"/>
              <w:right w:val="single" w:color="auto" w:sz="4" w:space="0"/>
            </w:tcBorders>
            <w:vAlign w:val="center"/>
          </w:tcPr>
          <w:p>
            <w:pPr>
              <w:pStyle w:val="55"/>
              <w:rPr>
                <w:del w:id="1043" w:author="xuefei2" w:date="2018-10-10T14:58:47Z"/>
              </w:rPr>
            </w:pPr>
            <w:del w:id="1044" w:author="xuefei2" w:date="2018-10-10T14:58:47Z">
              <w:r>
                <w:rPr/>
                <w:delText>See Table 10.8.3-2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045" w:author="xuefei2" w:date="2018-10-10T14:58:47Z"/>
        </w:trPr>
        <w:tc>
          <w:tcPr>
            <w:tcW w:w="8941" w:type="dxa"/>
            <w:gridSpan w:val="4"/>
            <w:tcBorders>
              <w:top w:val="single" w:color="auto" w:sz="4" w:space="0"/>
              <w:left w:val="single" w:color="auto" w:sz="4" w:space="0"/>
              <w:bottom w:val="single" w:color="auto" w:sz="4" w:space="0"/>
              <w:right w:val="single" w:color="auto" w:sz="4" w:space="0"/>
            </w:tcBorders>
          </w:tcPr>
          <w:p>
            <w:pPr>
              <w:pStyle w:val="69"/>
              <w:rPr>
                <w:del w:id="1046" w:author="xuefei2" w:date="2018-10-10T14:58:47Z"/>
              </w:rPr>
            </w:pPr>
            <w:del w:id="1047" w:author="xuefei2" w:date="2018-10-10T14:58:47Z">
              <w:r>
                <w:rPr>
                  <w:rFonts w:eastAsia="宋体"/>
                </w:rPr>
                <w:delText>NOTE:</w:delText>
              </w:r>
            </w:del>
            <w:del w:id="1048" w:author="xuefei2" w:date="2018-10-10T14:58:47Z">
              <w:r>
                <w:rPr/>
                <w:tab/>
              </w:r>
            </w:del>
            <w:del w:id="1049" w:author="xuefei2" w:date="2018-10-10T14:58:47Z">
              <w:r>
                <w:rPr/>
                <w:delText>EIS</w:delText>
              </w:r>
            </w:del>
            <w:del w:id="1050" w:author="xuefei2" w:date="2018-10-10T14:58:47Z">
              <w:r>
                <w:rPr>
                  <w:vertAlign w:val="subscript"/>
                </w:rPr>
                <w:delText>REFSENS</w:delText>
              </w:r>
            </w:del>
            <w:del w:id="1051" w:author="xuefei2" w:date="2018-10-10T14:58:47Z">
              <w:r>
                <w:rPr/>
                <w:delText xml:space="preserve"> and EIS</w:delText>
              </w:r>
            </w:del>
            <w:del w:id="1052" w:author="xuefei2" w:date="2018-10-10T14:58:47Z">
              <w:r>
                <w:rPr>
                  <w:vertAlign w:val="subscript"/>
                </w:rPr>
                <w:delText>REFSENS_50M</w:delText>
              </w:r>
            </w:del>
            <w:del w:id="1053" w:author="xuefei2" w:date="2018-10-10T14:58:47Z">
              <w:r>
                <w:rPr/>
                <w:delText xml:space="preserve"> are given in subclause 10.3.3.</w:delText>
              </w:r>
            </w:del>
          </w:p>
        </w:tc>
      </w:tr>
    </w:tbl>
    <w:p>
      <w:pPr>
        <w:rPr>
          <w:del w:id="1054" w:author="xuefei2" w:date="2018-10-10T14:58:47Z"/>
        </w:rPr>
      </w:pPr>
    </w:p>
    <w:p>
      <w:pPr>
        <w:pStyle w:val="58"/>
        <w:rPr>
          <w:del w:id="1055" w:author="xuefei2" w:date="2018-10-10T14:58:47Z"/>
        </w:rPr>
      </w:pPr>
      <w:del w:id="1056" w:author="xuefei2" w:date="2018-10-10T14:58:47Z">
        <w:r>
          <w:rPr/>
          <w:delText xml:space="preserve">Table 10.8.3-2: Interfering signals for intermodulation requirement </w:delText>
        </w:r>
      </w:del>
    </w:p>
    <w:tbl>
      <w:tblPr>
        <w:tblStyle w:val="50"/>
        <w:tblW w:w="85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3686"/>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057" w:author="xuefei2" w:date="2018-10-10T14:58:47Z"/>
        </w:trPr>
        <w:tc>
          <w:tcPr>
            <w:tcW w:w="1807" w:type="dxa"/>
            <w:tcBorders>
              <w:top w:val="single" w:color="auto" w:sz="4" w:space="0"/>
              <w:left w:val="single" w:color="auto" w:sz="4" w:space="0"/>
              <w:bottom w:val="single" w:color="auto" w:sz="4" w:space="0"/>
              <w:right w:val="single" w:color="auto" w:sz="4" w:space="0"/>
            </w:tcBorders>
          </w:tcPr>
          <w:p>
            <w:pPr>
              <w:pStyle w:val="54"/>
              <w:rPr>
                <w:del w:id="1058" w:author="xuefei2" w:date="2018-10-10T14:58:47Z"/>
              </w:rPr>
            </w:pPr>
            <w:del w:id="1059" w:author="xuefei2" w:date="2018-10-10T14:58:47Z">
              <w:r>
                <w:rPr>
                  <w:rFonts w:cs="Arial"/>
                  <w:i/>
                  <w:lang w:eastAsia="ja-JP"/>
                </w:rPr>
                <w:delText>BS channel bandwidth</w:delText>
              </w:r>
            </w:del>
            <w:del w:id="1060" w:author="xuefei2" w:date="2018-10-10T14:58:47Z">
              <w:r>
                <w:rPr>
                  <w:rFonts w:cs="Arial"/>
                  <w:lang w:eastAsia="ja-JP"/>
                </w:rPr>
                <w:delText xml:space="preserve"> of the lowest/highest carrier received (MHz)</w:delText>
              </w:r>
            </w:del>
          </w:p>
        </w:tc>
        <w:tc>
          <w:tcPr>
            <w:tcW w:w="3686" w:type="dxa"/>
            <w:tcBorders>
              <w:top w:val="single" w:color="auto" w:sz="4" w:space="0"/>
              <w:left w:val="single" w:color="auto" w:sz="4" w:space="0"/>
              <w:bottom w:val="single" w:color="auto" w:sz="4" w:space="0"/>
              <w:right w:val="single" w:color="auto" w:sz="4" w:space="0"/>
            </w:tcBorders>
          </w:tcPr>
          <w:p>
            <w:pPr>
              <w:pStyle w:val="54"/>
              <w:rPr>
                <w:del w:id="1061" w:author="xuefei2" w:date="2018-10-10T14:58:47Z"/>
              </w:rPr>
            </w:pPr>
            <w:del w:id="1062" w:author="xuefei2" w:date="2018-10-10T14:58:47Z">
              <w:r>
                <w:rPr/>
                <w:delText xml:space="preserve">Interfering signal centre frequency offset from the </w:delText>
              </w:r>
            </w:del>
            <w:del w:id="1063" w:author="xuefei2" w:date="2018-10-10T14:58:47Z">
              <w:r>
                <w:rPr>
                  <w:rFonts w:eastAsia="宋体" w:cs="Arial"/>
                </w:rPr>
                <w:delText>lower/upper</w:delText>
              </w:r>
            </w:del>
            <w:del w:id="1064" w:author="xuefei2" w:date="2018-10-10T14:58:47Z">
              <w:r>
                <w:rPr/>
                <w:delText xml:space="preserve"> Base Station RF Bandwidth edge (MHz)</w:delText>
              </w:r>
            </w:del>
          </w:p>
        </w:tc>
        <w:tc>
          <w:tcPr>
            <w:tcW w:w="3084" w:type="dxa"/>
            <w:tcBorders>
              <w:top w:val="single" w:color="auto" w:sz="4" w:space="0"/>
              <w:left w:val="single" w:color="auto" w:sz="4" w:space="0"/>
              <w:bottom w:val="single" w:color="auto" w:sz="4" w:space="0"/>
              <w:right w:val="single" w:color="auto" w:sz="4" w:space="0"/>
            </w:tcBorders>
          </w:tcPr>
          <w:p>
            <w:pPr>
              <w:pStyle w:val="54"/>
              <w:rPr>
                <w:del w:id="1065" w:author="xuefei2" w:date="2018-10-10T14:58:47Z"/>
              </w:rPr>
            </w:pPr>
            <w:del w:id="1066" w:author="xuefei2" w:date="2018-10-10T14:58:47Z">
              <w:r>
                <w:rPr/>
                <w:delText>Type of interfering signal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067" w:author="xuefei2" w:date="2018-10-10T14:58:47Z"/>
        </w:trPr>
        <w:tc>
          <w:tcPr>
            <w:tcW w:w="1807" w:type="dxa"/>
            <w:vMerge w:val="restart"/>
            <w:tcBorders>
              <w:top w:val="single" w:color="auto" w:sz="4" w:space="0"/>
              <w:left w:val="single" w:color="auto" w:sz="4" w:space="0"/>
              <w:bottom w:val="single" w:color="auto" w:sz="4" w:space="0"/>
              <w:right w:val="single" w:color="auto" w:sz="4" w:space="0"/>
            </w:tcBorders>
            <w:vAlign w:val="center"/>
          </w:tcPr>
          <w:p>
            <w:pPr>
              <w:pStyle w:val="55"/>
              <w:rPr>
                <w:del w:id="1068" w:author="xuefei2" w:date="2018-10-10T14:58:47Z"/>
                <w:lang w:val="sv-SE"/>
              </w:rPr>
            </w:pPr>
            <w:del w:id="1069" w:author="xuefei2" w:date="2018-10-10T14:58:47Z">
              <w:r>
                <w:rPr>
                  <w:lang w:val="sv-SE"/>
                </w:rPr>
                <w:delText>50 MHz</w:delText>
              </w:r>
            </w:del>
          </w:p>
        </w:tc>
        <w:tc>
          <w:tcPr>
            <w:tcW w:w="3686" w:type="dxa"/>
            <w:tcBorders>
              <w:top w:val="single" w:color="auto" w:sz="4" w:space="0"/>
              <w:left w:val="single" w:color="auto" w:sz="4" w:space="0"/>
              <w:bottom w:val="single" w:color="auto" w:sz="4" w:space="0"/>
              <w:right w:val="single" w:color="auto" w:sz="4" w:space="0"/>
            </w:tcBorders>
            <w:vAlign w:val="center"/>
          </w:tcPr>
          <w:p>
            <w:pPr>
              <w:pStyle w:val="55"/>
              <w:rPr>
                <w:del w:id="1070" w:author="xuefei2" w:date="2018-10-10T14:58:47Z"/>
              </w:rPr>
            </w:pPr>
            <w:del w:id="1071" w:author="xuefei2" w:date="2018-10-10T14:58:47Z">
              <w:r>
                <w:rPr/>
                <w:delText>±7.5</w:delText>
              </w:r>
            </w:del>
          </w:p>
        </w:tc>
        <w:tc>
          <w:tcPr>
            <w:tcW w:w="3084" w:type="dxa"/>
            <w:tcBorders>
              <w:top w:val="single" w:color="auto" w:sz="4" w:space="0"/>
              <w:left w:val="single" w:color="auto" w:sz="4" w:space="0"/>
              <w:bottom w:val="single" w:color="auto" w:sz="4" w:space="0"/>
              <w:right w:val="single" w:color="auto" w:sz="4" w:space="0"/>
            </w:tcBorders>
          </w:tcPr>
          <w:p>
            <w:pPr>
              <w:pStyle w:val="55"/>
              <w:rPr>
                <w:del w:id="1072" w:author="xuefei2" w:date="2018-10-10T14:58:47Z"/>
              </w:rPr>
            </w:pPr>
            <w:del w:id="1073" w:author="xuefei2" w:date="2018-10-10T14:58:47Z">
              <w:r>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074" w:author="xuefei2" w:date="2018-10-10T14:58:47Z"/>
        </w:trPr>
        <w:tc>
          <w:tcPr>
            <w:tcW w:w="180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del w:id="1075" w:author="xuefei2" w:date="2018-10-10T14:58:47Z"/>
                <w:rFonts w:ascii="Arial" w:hAnsi="Arial"/>
                <w:sz w:val="18"/>
                <w:lang w:val="sv-SE"/>
              </w:rPr>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rPr>
                <w:del w:id="1076" w:author="xuefei2" w:date="2018-10-10T14:58:47Z"/>
              </w:rPr>
            </w:pPr>
            <w:del w:id="1077" w:author="xuefei2" w:date="2018-10-10T14:58:47Z">
              <w:r>
                <w:rPr/>
                <w:delText>±40</w:delText>
              </w:r>
            </w:del>
          </w:p>
        </w:tc>
        <w:tc>
          <w:tcPr>
            <w:tcW w:w="3084" w:type="dxa"/>
            <w:tcBorders>
              <w:top w:val="single" w:color="auto" w:sz="4" w:space="0"/>
              <w:left w:val="single" w:color="auto" w:sz="4" w:space="0"/>
              <w:bottom w:val="single" w:color="auto" w:sz="4" w:space="0"/>
              <w:right w:val="single" w:color="auto" w:sz="4" w:space="0"/>
            </w:tcBorders>
          </w:tcPr>
          <w:p>
            <w:pPr>
              <w:pStyle w:val="55"/>
              <w:rPr>
                <w:del w:id="1078" w:author="xuefei2" w:date="2018-10-10T14:58:47Z"/>
              </w:rPr>
            </w:pPr>
            <w:del w:id="1079" w:author="xuefei2" w:date="2018-10-10T14:58:47Z">
              <w:r>
                <w:rPr/>
                <w:delText xml:space="preserve">50MHz </w:delText>
              </w:r>
            </w:del>
            <w:del w:id="1080" w:author="xuefei2" w:date="2018-10-10T14:58:47Z">
              <w:r>
                <w:rPr>
                  <w:lang w:val="en-US"/>
                </w:rPr>
                <w:delText xml:space="preserve">DFT-s-OFDM </w:delText>
              </w:r>
            </w:del>
            <w:del w:id="1081" w:author="xuefei2" w:date="2018-10-10T14:58:47Z">
              <w:r>
                <w:rPr/>
                <w:delText xml:space="preserve">NR signal </w:delText>
              </w:r>
            </w:del>
          </w:p>
          <w:p>
            <w:pPr>
              <w:pStyle w:val="55"/>
              <w:rPr>
                <w:del w:id="1082" w:author="xuefei2" w:date="2018-10-10T14:58:47Z"/>
              </w:rPr>
            </w:pPr>
            <w:del w:id="1083" w:author="xuefei2" w:date="2018-10-10T14:58:47Z">
              <w:r>
                <w:rPr/>
                <w:delText>60</w:delText>
              </w:r>
            </w:del>
            <w:del w:id="1084" w:author="xuefei2" w:date="2018-10-10T14:58:47Z">
              <w:r>
                <w:rPr>
                  <w:lang w:val="sv-SE"/>
                </w:rPr>
                <w:delText xml:space="preserve"> kHz</w:delText>
              </w:r>
            </w:del>
            <w:del w:id="1085" w:author="xuefei2" w:date="2018-10-10T14:58:47Z">
              <w:r>
                <w:rPr/>
                <w:delText xml:space="preserve"> SCS, 64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086" w:author="xuefei2" w:date="2018-10-10T14:58:47Z"/>
        </w:trPr>
        <w:tc>
          <w:tcPr>
            <w:tcW w:w="1807" w:type="dxa"/>
            <w:vMerge w:val="restart"/>
            <w:tcBorders>
              <w:top w:val="single" w:color="auto" w:sz="4" w:space="0"/>
              <w:left w:val="single" w:color="auto" w:sz="4" w:space="0"/>
              <w:bottom w:val="single" w:color="auto" w:sz="4" w:space="0"/>
              <w:right w:val="single" w:color="auto" w:sz="4" w:space="0"/>
            </w:tcBorders>
            <w:vAlign w:val="center"/>
          </w:tcPr>
          <w:p>
            <w:pPr>
              <w:pStyle w:val="55"/>
              <w:rPr>
                <w:del w:id="1087" w:author="xuefei2" w:date="2018-10-10T14:58:47Z"/>
              </w:rPr>
            </w:pPr>
            <w:del w:id="1088" w:author="xuefei2" w:date="2018-10-10T14:58:47Z">
              <w:r>
                <w:rPr/>
                <w:delText>100 MHz</w:delText>
              </w:r>
            </w:del>
          </w:p>
          <w:p>
            <w:pPr>
              <w:pStyle w:val="55"/>
              <w:rPr>
                <w:del w:id="1089" w:author="xuefei2" w:date="2018-10-10T14:58:47Z"/>
              </w:rPr>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rPr>
                <w:del w:id="1090" w:author="xuefei2" w:date="2018-10-10T14:58:47Z"/>
              </w:rPr>
            </w:pPr>
            <w:del w:id="1091" w:author="xuefei2" w:date="2018-10-10T14:58:47Z">
              <w:r>
                <w:rPr/>
                <w:delText>±6.88</w:delText>
              </w:r>
            </w:del>
          </w:p>
        </w:tc>
        <w:tc>
          <w:tcPr>
            <w:tcW w:w="3084" w:type="dxa"/>
            <w:tcBorders>
              <w:top w:val="single" w:color="auto" w:sz="4" w:space="0"/>
              <w:left w:val="single" w:color="auto" w:sz="4" w:space="0"/>
              <w:bottom w:val="single" w:color="auto" w:sz="4" w:space="0"/>
              <w:right w:val="single" w:color="auto" w:sz="4" w:space="0"/>
            </w:tcBorders>
          </w:tcPr>
          <w:p>
            <w:pPr>
              <w:pStyle w:val="55"/>
              <w:rPr>
                <w:del w:id="1092" w:author="xuefei2" w:date="2018-10-10T14:58:47Z"/>
              </w:rPr>
            </w:pPr>
            <w:del w:id="1093" w:author="xuefei2" w:date="2018-10-10T14:58:47Z">
              <w:r>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094" w:author="xuefei2" w:date="2018-10-10T14:58:47Z"/>
        </w:trPr>
        <w:tc>
          <w:tcPr>
            <w:tcW w:w="180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del w:id="1095" w:author="xuefei2" w:date="2018-10-10T14:58:47Z"/>
                <w:rFonts w:ascii="Arial" w:hAnsi="Arial"/>
                <w:sz w:val="18"/>
              </w:rPr>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rPr>
                <w:del w:id="1096" w:author="xuefei2" w:date="2018-10-10T14:58:47Z"/>
              </w:rPr>
            </w:pPr>
            <w:del w:id="1097" w:author="xuefei2" w:date="2018-10-10T14:58:47Z">
              <w:r>
                <w:rPr/>
                <w:delText>±40</w:delText>
              </w:r>
            </w:del>
          </w:p>
        </w:tc>
        <w:tc>
          <w:tcPr>
            <w:tcW w:w="3084" w:type="dxa"/>
            <w:tcBorders>
              <w:top w:val="single" w:color="auto" w:sz="4" w:space="0"/>
              <w:left w:val="single" w:color="auto" w:sz="4" w:space="0"/>
              <w:bottom w:val="single" w:color="auto" w:sz="4" w:space="0"/>
              <w:right w:val="single" w:color="auto" w:sz="4" w:space="0"/>
            </w:tcBorders>
          </w:tcPr>
          <w:p>
            <w:pPr>
              <w:pStyle w:val="55"/>
              <w:rPr>
                <w:del w:id="1098" w:author="xuefei2" w:date="2018-10-10T14:58:47Z"/>
              </w:rPr>
            </w:pPr>
            <w:del w:id="1099" w:author="xuefei2" w:date="2018-10-10T14:58:47Z">
              <w:r>
                <w:rPr/>
                <w:delText xml:space="preserve">50MHz </w:delText>
              </w:r>
            </w:del>
            <w:del w:id="1100" w:author="xuefei2" w:date="2018-10-10T14:58:47Z">
              <w:r>
                <w:rPr>
                  <w:lang w:val="en-US"/>
                </w:rPr>
                <w:delText xml:space="preserve">DFT-s-OFDM </w:delText>
              </w:r>
            </w:del>
            <w:del w:id="1101" w:author="xuefei2" w:date="2018-10-10T14:58:47Z">
              <w:r>
                <w:rPr/>
                <w:delText xml:space="preserve">NR signal </w:delText>
              </w:r>
            </w:del>
          </w:p>
          <w:p>
            <w:pPr>
              <w:pStyle w:val="55"/>
              <w:rPr>
                <w:del w:id="1102" w:author="xuefei2" w:date="2018-10-10T14:58:47Z"/>
              </w:rPr>
            </w:pPr>
            <w:del w:id="1103" w:author="xuefei2" w:date="2018-10-10T14:58:47Z">
              <w:r>
                <w:rPr/>
                <w:delText>60</w:delText>
              </w:r>
            </w:del>
            <w:del w:id="1104" w:author="xuefei2" w:date="2018-10-10T14:58:47Z">
              <w:r>
                <w:rPr>
                  <w:lang w:val="sv-SE"/>
                </w:rPr>
                <w:delText xml:space="preserve"> kHz</w:delText>
              </w:r>
            </w:del>
            <w:del w:id="1105" w:author="xuefei2" w:date="2018-10-10T14:58:47Z">
              <w:r>
                <w:rPr/>
                <w:delText xml:space="preserve"> SCS, 64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106" w:author="xuefei2" w:date="2018-10-10T14:58:47Z"/>
        </w:trPr>
        <w:tc>
          <w:tcPr>
            <w:tcW w:w="1807" w:type="dxa"/>
            <w:vMerge w:val="restart"/>
            <w:tcBorders>
              <w:top w:val="single" w:color="auto" w:sz="4" w:space="0"/>
              <w:left w:val="single" w:color="auto" w:sz="4" w:space="0"/>
              <w:bottom w:val="single" w:color="auto" w:sz="4" w:space="0"/>
              <w:right w:val="single" w:color="auto" w:sz="4" w:space="0"/>
            </w:tcBorders>
            <w:vAlign w:val="center"/>
          </w:tcPr>
          <w:p>
            <w:pPr>
              <w:pStyle w:val="55"/>
              <w:rPr>
                <w:del w:id="1107" w:author="xuefei2" w:date="2018-10-10T14:58:47Z"/>
              </w:rPr>
            </w:pPr>
            <w:del w:id="1108" w:author="xuefei2" w:date="2018-10-10T14:58:47Z">
              <w:r>
                <w:rPr/>
                <w:delText>200 MHz</w:delText>
              </w:r>
            </w:del>
          </w:p>
          <w:p>
            <w:pPr>
              <w:pStyle w:val="55"/>
              <w:rPr>
                <w:del w:id="1109" w:author="xuefei2" w:date="2018-10-10T14:58:47Z"/>
              </w:rPr>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rPr>
                <w:del w:id="1110" w:author="xuefei2" w:date="2018-10-10T14:58:47Z"/>
              </w:rPr>
            </w:pPr>
            <w:del w:id="1111" w:author="xuefei2" w:date="2018-10-10T14:58:47Z">
              <w:r>
                <w:rPr/>
                <w:delText>±5.64</w:delText>
              </w:r>
            </w:del>
          </w:p>
        </w:tc>
        <w:tc>
          <w:tcPr>
            <w:tcW w:w="3084" w:type="dxa"/>
            <w:tcBorders>
              <w:top w:val="single" w:color="auto" w:sz="4" w:space="0"/>
              <w:left w:val="single" w:color="auto" w:sz="4" w:space="0"/>
              <w:bottom w:val="single" w:color="auto" w:sz="4" w:space="0"/>
              <w:right w:val="single" w:color="auto" w:sz="4" w:space="0"/>
            </w:tcBorders>
          </w:tcPr>
          <w:p>
            <w:pPr>
              <w:pStyle w:val="55"/>
              <w:rPr>
                <w:del w:id="1112" w:author="xuefei2" w:date="2018-10-10T14:58:47Z"/>
              </w:rPr>
            </w:pPr>
            <w:del w:id="1113" w:author="xuefei2" w:date="2018-10-10T14:58:47Z">
              <w:r>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114" w:author="xuefei2" w:date="2018-10-10T14:58:47Z"/>
        </w:trPr>
        <w:tc>
          <w:tcPr>
            <w:tcW w:w="180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del w:id="1115" w:author="xuefei2" w:date="2018-10-10T14:58:47Z"/>
                <w:rFonts w:ascii="Arial" w:hAnsi="Arial"/>
                <w:sz w:val="18"/>
              </w:rPr>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rPr>
                <w:del w:id="1116" w:author="xuefei2" w:date="2018-10-10T14:58:47Z"/>
              </w:rPr>
            </w:pPr>
            <w:del w:id="1117" w:author="xuefei2" w:date="2018-10-10T14:58:47Z">
              <w:r>
                <w:rPr/>
                <w:delText>±40</w:delText>
              </w:r>
            </w:del>
          </w:p>
        </w:tc>
        <w:tc>
          <w:tcPr>
            <w:tcW w:w="3084" w:type="dxa"/>
            <w:tcBorders>
              <w:top w:val="single" w:color="auto" w:sz="4" w:space="0"/>
              <w:left w:val="single" w:color="auto" w:sz="4" w:space="0"/>
              <w:bottom w:val="single" w:color="auto" w:sz="4" w:space="0"/>
              <w:right w:val="single" w:color="auto" w:sz="4" w:space="0"/>
            </w:tcBorders>
          </w:tcPr>
          <w:p>
            <w:pPr>
              <w:pStyle w:val="55"/>
              <w:rPr>
                <w:del w:id="1118" w:author="xuefei2" w:date="2018-10-10T14:58:47Z"/>
              </w:rPr>
            </w:pPr>
            <w:del w:id="1119" w:author="xuefei2" w:date="2018-10-10T14:58:47Z">
              <w:r>
                <w:rPr/>
                <w:delText xml:space="preserve">50MHz </w:delText>
              </w:r>
            </w:del>
            <w:del w:id="1120" w:author="xuefei2" w:date="2018-10-10T14:58:47Z">
              <w:r>
                <w:rPr>
                  <w:lang w:val="en-US"/>
                </w:rPr>
                <w:delText xml:space="preserve">DFT-s-OFDM </w:delText>
              </w:r>
            </w:del>
            <w:del w:id="1121" w:author="xuefei2" w:date="2018-10-10T14:58:47Z">
              <w:r>
                <w:rPr/>
                <w:delText xml:space="preserve">NR signal </w:delText>
              </w:r>
            </w:del>
          </w:p>
          <w:p>
            <w:pPr>
              <w:pStyle w:val="55"/>
              <w:rPr>
                <w:del w:id="1122" w:author="xuefei2" w:date="2018-10-10T14:58:47Z"/>
              </w:rPr>
            </w:pPr>
            <w:del w:id="1123" w:author="xuefei2" w:date="2018-10-10T14:58:47Z">
              <w:r>
                <w:rPr/>
                <w:delText>60</w:delText>
              </w:r>
            </w:del>
            <w:del w:id="1124" w:author="xuefei2" w:date="2018-10-10T14:58:47Z">
              <w:r>
                <w:rPr>
                  <w:lang w:val="sv-SE"/>
                </w:rPr>
                <w:delText xml:space="preserve"> kHz</w:delText>
              </w:r>
            </w:del>
            <w:del w:id="1125" w:author="xuefei2" w:date="2018-10-10T14:58:47Z">
              <w:r>
                <w:rPr/>
                <w:delText xml:space="preserve"> SCS, 64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126" w:author="xuefei2" w:date="2018-10-10T14:58:47Z"/>
        </w:trPr>
        <w:tc>
          <w:tcPr>
            <w:tcW w:w="1807" w:type="dxa"/>
            <w:vMerge w:val="restart"/>
            <w:tcBorders>
              <w:top w:val="single" w:color="auto" w:sz="4" w:space="0"/>
              <w:left w:val="single" w:color="auto" w:sz="4" w:space="0"/>
              <w:bottom w:val="single" w:color="auto" w:sz="4" w:space="0"/>
              <w:right w:val="single" w:color="auto" w:sz="4" w:space="0"/>
            </w:tcBorders>
            <w:vAlign w:val="center"/>
          </w:tcPr>
          <w:p>
            <w:pPr>
              <w:pStyle w:val="55"/>
              <w:rPr>
                <w:del w:id="1127" w:author="xuefei2" w:date="2018-10-10T14:58:47Z"/>
                <w:lang w:val="sv-SE"/>
              </w:rPr>
            </w:pPr>
            <w:del w:id="1128" w:author="xuefei2" w:date="2018-10-10T14:58:47Z">
              <w:r>
                <w:rPr>
                  <w:lang w:val="sv-SE"/>
                </w:rPr>
                <w:delText>400 MHz</w:delText>
              </w:r>
            </w:del>
          </w:p>
        </w:tc>
        <w:tc>
          <w:tcPr>
            <w:tcW w:w="3686" w:type="dxa"/>
            <w:tcBorders>
              <w:top w:val="single" w:color="auto" w:sz="4" w:space="0"/>
              <w:left w:val="single" w:color="auto" w:sz="4" w:space="0"/>
              <w:bottom w:val="single" w:color="auto" w:sz="4" w:space="0"/>
              <w:right w:val="single" w:color="auto" w:sz="4" w:space="0"/>
            </w:tcBorders>
            <w:vAlign w:val="center"/>
          </w:tcPr>
          <w:p>
            <w:pPr>
              <w:pStyle w:val="55"/>
              <w:rPr>
                <w:del w:id="1129" w:author="xuefei2" w:date="2018-10-10T14:58:47Z"/>
              </w:rPr>
            </w:pPr>
            <w:del w:id="1130" w:author="xuefei2" w:date="2018-10-10T14:58:47Z">
              <w:r>
                <w:rPr/>
                <w:delText>±6.02</w:delText>
              </w:r>
            </w:del>
          </w:p>
        </w:tc>
        <w:tc>
          <w:tcPr>
            <w:tcW w:w="3084" w:type="dxa"/>
            <w:tcBorders>
              <w:top w:val="single" w:color="auto" w:sz="4" w:space="0"/>
              <w:left w:val="single" w:color="auto" w:sz="4" w:space="0"/>
              <w:bottom w:val="single" w:color="auto" w:sz="4" w:space="0"/>
              <w:right w:val="single" w:color="auto" w:sz="4" w:space="0"/>
            </w:tcBorders>
          </w:tcPr>
          <w:p>
            <w:pPr>
              <w:pStyle w:val="55"/>
              <w:rPr>
                <w:del w:id="1131" w:author="xuefei2" w:date="2018-10-10T14:58:47Z"/>
              </w:rPr>
            </w:pPr>
            <w:del w:id="1132" w:author="xuefei2" w:date="2018-10-10T14:58:47Z">
              <w:r>
                <w:rPr/>
                <w:delText>CW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133" w:author="xuefei2" w:date="2018-10-10T14:58:47Z"/>
        </w:trPr>
        <w:tc>
          <w:tcPr>
            <w:tcW w:w="180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del w:id="1134" w:author="xuefei2" w:date="2018-10-10T14:58:47Z"/>
                <w:rFonts w:ascii="Arial" w:hAnsi="Arial"/>
                <w:sz w:val="18"/>
                <w:lang w:val="sv-SE"/>
              </w:rPr>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rPr>
                <w:del w:id="1135" w:author="xuefei2" w:date="2018-10-10T14:58:47Z"/>
              </w:rPr>
            </w:pPr>
            <w:del w:id="1136" w:author="xuefei2" w:date="2018-10-10T14:58:47Z">
              <w:r>
                <w:rPr/>
                <w:delText>±45</w:delText>
              </w:r>
            </w:del>
          </w:p>
        </w:tc>
        <w:tc>
          <w:tcPr>
            <w:tcW w:w="3084" w:type="dxa"/>
            <w:tcBorders>
              <w:top w:val="single" w:color="auto" w:sz="4" w:space="0"/>
              <w:left w:val="single" w:color="auto" w:sz="4" w:space="0"/>
              <w:bottom w:val="single" w:color="auto" w:sz="4" w:space="0"/>
              <w:right w:val="single" w:color="auto" w:sz="4" w:space="0"/>
            </w:tcBorders>
          </w:tcPr>
          <w:p>
            <w:pPr>
              <w:pStyle w:val="55"/>
              <w:rPr>
                <w:del w:id="1137" w:author="xuefei2" w:date="2018-10-10T14:58:47Z"/>
              </w:rPr>
            </w:pPr>
            <w:del w:id="1138" w:author="xuefei2" w:date="2018-10-10T14:58:47Z">
              <w:r>
                <w:rPr/>
                <w:delText xml:space="preserve">50MHz </w:delText>
              </w:r>
            </w:del>
            <w:del w:id="1139" w:author="xuefei2" w:date="2018-10-10T14:58:47Z">
              <w:r>
                <w:rPr>
                  <w:lang w:val="en-US"/>
                </w:rPr>
                <w:delText xml:space="preserve">DFT-s-OFDM </w:delText>
              </w:r>
            </w:del>
            <w:del w:id="1140" w:author="xuefei2" w:date="2018-10-10T14:58:47Z">
              <w:r>
                <w:rPr/>
                <w:delText xml:space="preserve">NR signal </w:delText>
              </w:r>
            </w:del>
          </w:p>
          <w:p>
            <w:pPr>
              <w:pStyle w:val="55"/>
              <w:rPr>
                <w:del w:id="1141" w:author="xuefei2" w:date="2018-10-10T14:58:47Z"/>
              </w:rPr>
            </w:pPr>
            <w:del w:id="1142" w:author="xuefei2" w:date="2018-10-10T14:58:47Z">
              <w:r>
                <w:rPr/>
                <w:delText>60</w:delText>
              </w:r>
            </w:del>
            <w:del w:id="1143" w:author="xuefei2" w:date="2018-10-10T14:58:47Z">
              <w:r>
                <w:rPr>
                  <w:lang w:val="sv-SE"/>
                </w:rPr>
                <w:delText xml:space="preserve"> kHz</w:delText>
              </w:r>
            </w:del>
            <w:del w:id="1144" w:author="xuefei2" w:date="2018-10-10T14:58:47Z">
              <w:r>
                <w:rPr/>
                <w:delText xml:space="preserve"> SCS, 64 RB</w:delText>
              </w:r>
            </w:del>
          </w:p>
        </w:tc>
      </w:tr>
    </w:tbl>
    <w:p>
      <w:pPr>
        <w:rPr>
          <w:del w:id="1145" w:author="xuefei2" w:date="2018-10-10T14:58:47Z"/>
        </w:rPr>
      </w:pPr>
    </w:p>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Osaka">
    <w:altName w:val="MS Mincho"/>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p>
  <w:p>
    <w:pPr>
      <w:pStyle w:val="3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AF27C0"/>
    <w:multiLevelType w:val="singleLevel"/>
    <w:tmpl w:val="3BAF27C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2">
    <w15:presenceInfo w15:providerId="None" w15:userId="xuefei2"/>
  </w15:person>
  <w15:person w15:author="xuefei1">
    <w15:presenceInfo w15:providerId="None" w15:userId="xuefei1"/>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1E6"/>
    <w:rsid w:val="00012418"/>
    <w:rsid w:val="00022E4A"/>
    <w:rsid w:val="00023485"/>
    <w:rsid w:val="000308FB"/>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21F07"/>
    <w:rsid w:val="001229C0"/>
    <w:rsid w:val="00123857"/>
    <w:rsid w:val="00143179"/>
    <w:rsid w:val="00145D43"/>
    <w:rsid w:val="00166473"/>
    <w:rsid w:val="00171ED1"/>
    <w:rsid w:val="0018293D"/>
    <w:rsid w:val="00184433"/>
    <w:rsid w:val="001847E3"/>
    <w:rsid w:val="00192C46"/>
    <w:rsid w:val="00195F02"/>
    <w:rsid w:val="001A4647"/>
    <w:rsid w:val="001A7B60"/>
    <w:rsid w:val="001B7A65"/>
    <w:rsid w:val="001C1CC5"/>
    <w:rsid w:val="001C49FB"/>
    <w:rsid w:val="001D3717"/>
    <w:rsid w:val="001E41F3"/>
    <w:rsid w:val="001F5ACB"/>
    <w:rsid w:val="00200D23"/>
    <w:rsid w:val="00200FBC"/>
    <w:rsid w:val="0020240F"/>
    <w:rsid w:val="00213B82"/>
    <w:rsid w:val="002153AA"/>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301D4A"/>
    <w:rsid w:val="003028B3"/>
    <w:rsid w:val="00304E94"/>
    <w:rsid w:val="00305409"/>
    <w:rsid w:val="00313E12"/>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D5596"/>
    <w:rsid w:val="003E1A36"/>
    <w:rsid w:val="003E4E7E"/>
    <w:rsid w:val="003E577A"/>
    <w:rsid w:val="003F1AFD"/>
    <w:rsid w:val="003F71C0"/>
    <w:rsid w:val="00402830"/>
    <w:rsid w:val="00410B1B"/>
    <w:rsid w:val="00410CB4"/>
    <w:rsid w:val="00410F0F"/>
    <w:rsid w:val="00416BEF"/>
    <w:rsid w:val="004237BA"/>
    <w:rsid w:val="004242F1"/>
    <w:rsid w:val="00432189"/>
    <w:rsid w:val="00442251"/>
    <w:rsid w:val="004650AC"/>
    <w:rsid w:val="00470BCA"/>
    <w:rsid w:val="00472000"/>
    <w:rsid w:val="004730CC"/>
    <w:rsid w:val="00473B4C"/>
    <w:rsid w:val="00481057"/>
    <w:rsid w:val="00486226"/>
    <w:rsid w:val="004B67DC"/>
    <w:rsid w:val="004B75B7"/>
    <w:rsid w:val="004C6AED"/>
    <w:rsid w:val="004D1592"/>
    <w:rsid w:val="004D27E6"/>
    <w:rsid w:val="004D2B70"/>
    <w:rsid w:val="004E3336"/>
    <w:rsid w:val="004E5010"/>
    <w:rsid w:val="004E6375"/>
    <w:rsid w:val="004F1C4A"/>
    <w:rsid w:val="004F2199"/>
    <w:rsid w:val="004F249E"/>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1942"/>
    <w:rsid w:val="005A3D57"/>
    <w:rsid w:val="005A5E41"/>
    <w:rsid w:val="005A7DDE"/>
    <w:rsid w:val="005C09CD"/>
    <w:rsid w:val="005C510B"/>
    <w:rsid w:val="005C668E"/>
    <w:rsid w:val="005D318F"/>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71BAA"/>
    <w:rsid w:val="00683E1C"/>
    <w:rsid w:val="00692450"/>
    <w:rsid w:val="00695808"/>
    <w:rsid w:val="00697C9C"/>
    <w:rsid w:val="006A154B"/>
    <w:rsid w:val="006A17D8"/>
    <w:rsid w:val="006A1AA6"/>
    <w:rsid w:val="006A1CA0"/>
    <w:rsid w:val="006A3943"/>
    <w:rsid w:val="006A5E1C"/>
    <w:rsid w:val="006B38C2"/>
    <w:rsid w:val="006B46FB"/>
    <w:rsid w:val="006C7BDF"/>
    <w:rsid w:val="006E21FB"/>
    <w:rsid w:val="006E3EFF"/>
    <w:rsid w:val="006F3294"/>
    <w:rsid w:val="006F36FB"/>
    <w:rsid w:val="00704FA4"/>
    <w:rsid w:val="0071472C"/>
    <w:rsid w:val="0071791D"/>
    <w:rsid w:val="00721000"/>
    <w:rsid w:val="007215A8"/>
    <w:rsid w:val="0072409A"/>
    <w:rsid w:val="00724AC8"/>
    <w:rsid w:val="007264DA"/>
    <w:rsid w:val="00731337"/>
    <w:rsid w:val="007502FF"/>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208"/>
    <w:rsid w:val="00835025"/>
    <w:rsid w:val="00850456"/>
    <w:rsid w:val="008509A9"/>
    <w:rsid w:val="0085112F"/>
    <w:rsid w:val="00851C29"/>
    <w:rsid w:val="00852593"/>
    <w:rsid w:val="00854B6F"/>
    <w:rsid w:val="00855ACC"/>
    <w:rsid w:val="0085623B"/>
    <w:rsid w:val="00856C07"/>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7851"/>
    <w:rsid w:val="008F0775"/>
    <w:rsid w:val="008F3FEB"/>
    <w:rsid w:val="008F686C"/>
    <w:rsid w:val="009122BB"/>
    <w:rsid w:val="00914FAA"/>
    <w:rsid w:val="0091565B"/>
    <w:rsid w:val="009209A0"/>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47E70"/>
    <w:rsid w:val="00A50962"/>
    <w:rsid w:val="00A5121D"/>
    <w:rsid w:val="00A53D3E"/>
    <w:rsid w:val="00A63CD1"/>
    <w:rsid w:val="00A738E5"/>
    <w:rsid w:val="00A7671C"/>
    <w:rsid w:val="00A80BDE"/>
    <w:rsid w:val="00A8112D"/>
    <w:rsid w:val="00A90492"/>
    <w:rsid w:val="00A95EF2"/>
    <w:rsid w:val="00AA09BD"/>
    <w:rsid w:val="00AB0F32"/>
    <w:rsid w:val="00AC1E5A"/>
    <w:rsid w:val="00AC4DB5"/>
    <w:rsid w:val="00AD1CD8"/>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6745"/>
    <w:rsid w:val="00BD6BB8"/>
    <w:rsid w:val="00C1339D"/>
    <w:rsid w:val="00C14CCB"/>
    <w:rsid w:val="00C14F4B"/>
    <w:rsid w:val="00C20186"/>
    <w:rsid w:val="00C2100B"/>
    <w:rsid w:val="00C262FD"/>
    <w:rsid w:val="00C32C1A"/>
    <w:rsid w:val="00C3549E"/>
    <w:rsid w:val="00C358B2"/>
    <w:rsid w:val="00C42E91"/>
    <w:rsid w:val="00C462A3"/>
    <w:rsid w:val="00C47990"/>
    <w:rsid w:val="00C50636"/>
    <w:rsid w:val="00C52128"/>
    <w:rsid w:val="00C55390"/>
    <w:rsid w:val="00C57861"/>
    <w:rsid w:val="00C629A6"/>
    <w:rsid w:val="00C6377E"/>
    <w:rsid w:val="00C81663"/>
    <w:rsid w:val="00C84DDA"/>
    <w:rsid w:val="00C8610C"/>
    <w:rsid w:val="00C872FE"/>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694"/>
    <w:rsid w:val="00D12BD7"/>
    <w:rsid w:val="00D12DB3"/>
    <w:rsid w:val="00D14646"/>
    <w:rsid w:val="00D32A5D"/>
    <w:rsid w:val="00D37110"/>
    <w:rsid w:val="00D379A8"/>
    <w:rsid w:val="00D51FF6"/>
    <w:rsid w:val="00D71A06"/>
    <w:rsid w:val="00D90AFB"/>
    <w:rsid w:val="00D96D15"/>
    <w:rsid w:val="00DA567A"/>
    <w:rsid w:val="00DB0E1E"/>
    <w:rsid w:val="00DB201B"/>
    <w:rsid w:val="00DD2F27"/>
    <w:rsid w:val="00DE02AF"/>
    <w:rsid w:val="00DE34CF"/>
    <w:rsid w:val="00DE3980"/>
    <w:rsid w:val="00DE509C"/>
    <w:rsid w:val="00DF6633"/>
    <w:rsid w:val="00DF7099"/>
    <w:rsid w:val="00E130C4"/>
    <w:rsid w:val="00E130E2"/>
    <w:rsid w:val="00E211FE"/>
    <w:rsid w:val="00E23C51"/>
    <w:rsid w:val="00E468BE"/>
    <w:rsid w:val="00E469F0"/>
    <w:rsid w:val="00E47C93"/>
    <w:rsid w:val="00E503AB"/>
    <w:rsid w:val="00E51CAC"/>
    <w:rsid w:val="00E5320D"/>
    <w:rsid w:val="00E5507B"/>
    <w:rsid w:val="00E56DFF"/>
    <w:rsid w:val="00E61734"/>
    <w:rsid w:val="00E61B14"/>
    <w:rsid w:val="00E6437B"/>
    <w:rsid w:val="00E66B4C"/>
    <w:rsid w:val="00E710A7"/>
    <w:rsid w:val="00E935A0"/>
    <w:rsid w:val="00E9727E"/>
    <w:rsid w:val="00EA075E"/>
    <w:rsid w:val="00EC3825"/>
    <w:rsid w:val="00EC79E3"/>
    <w:rsid w:val="00ED325A"/>
    <w:rsid w:val="00ED6786"/>
    <w:rsid w:val="00EE7D7C"/>
    <w:rsid w:val="00EF23BB"/>
    <w:rsid w:val="00EF2D09"/>
    <w:rsid w:val="00EF739E"/>
    <w:rsid w:val="00F07F39"/>
    <w:rsid w:val="00F166A0"/>
    <w:rsid w:val="00F17F1C"/>
    <w:rsid w:val="00F25D98"/>
    <w:rsid w:val="00F300FB"/>
    <w:rsid w:val="00F61C93"/>
    <w:rsid w:val="00F62A9A"/>
    <w:rsid w:val="00F70C0A"/>
    <w:rsid w:val="00F80002"/>
    <w:rsid w:val="00F8369D"/>
    <w:rsid w:val="00F862B6"/>
    <w:rsid w:val="00FA2271"/>
    <w:rsid w:val="00FA6718"/>
    <w:rsid w:val="00FB5338"/>
    <w:rsid w:val="00FB6386"/>
    <w:rsid w:val="00FC3AB3"/>
    <w:rsid w:val="00FC69A0"/>
    <w:rsid w:val="00FC69EE"/>
    <w:rsid w:val="00FD1D43"/>
    <w:rsid w:val="00FE0ACB"/>
    <w:rsid w:val="00FF0B13"/>
    <w:rsid w:val="00FF341C"/>
    <w:rsid w:val="0ADE679F"/>
    <w:rsid w:val="0B656E2E"/>
    <w:rsid w:val="150A2F5B"/>
    <w:rsid w:val="16B27E52"/>
    <w:rsid w:val="211903AF"/>
    <w:rsid w:val="228E2CF1"/>
    <w:rsid w:val="25760017"/>
    <w:rsid w:val="25FB2FD3"/>
    <w:rsid w:val="309307F9"/>
    <w:rsid w:val="34797EAD"/>
    <w:rsid w:val="34A043B0"/>
    <w:rsid w:val="366B380E"/>
    <w:rsid w:val="42845A1D"/>
    <w:rsid w:val="431E3E06"/>
    <w:rsid w:val="484C18BA"/>
    <w:rsid w:val="4A3B51D3"/>
    <w:rsid w:val="54450AD9"/>
    <w:rsid w:val="54C12B3F"/>
    <w:rsid w:val="586F6485"/>
    <w:rsid w:val="5E444685"/>
    <w:rsid w:val="5E4E0237"/>
    <w:rsid w:val="6296772B"/>
    <w:rsid w:val="6316288D"/>
    <w:rsid w:val="68AC2D34"/>
    <w:rsid w:val="6D1E214C"/>
    <w:rsid w:val="6D65367A"/>
    <w:rsid w:val="6DFD7865"/>
    <w:rsid w:val="6F124E5B"/>
    <w:rsid w:val="726B44D3"/>
    <w:rsid w:val="77967B1B"/>
    <w:rsid w:val="7900271C"/>
    <w:rsid w:val="797260E3"/>
    <w:rsid w:val="7C360593"/>
    <w:rsid w:val="7E5E35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7"/>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6"/>
    <w:qFormat/>
    <w:uiPriority w:val="0"/>
    <w:rPr>
      <w:b/>
      <w:bCs/>
    </w:rPr>
  </w:style>
  <w:style w:type="paragraph" w:styleId="16">
    <w:name w:val="annotation text"/>
    <w:basedOn w:val="1"/>
    <w:link w:val="104"/>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unhideWhenUsed/>
    <w:qFormat/>
    <w:uiPriority w:val="0"/>
    <w:rPr>
      <w:b/>
      <w:bCs/>
    </w:rPr>
  </w:style>
  <w:style w:type="paragraph" w:styleId="31">
    <w:name w:val="Document Map"/>
    <w:basedOn w:val="1"/>
    <w:link w:val="111"/>
    <w:qFormat/>
    <w:uiPriority w:val="0"/>
    <w:pPr>
      <w:shd w:val="clear" w:color="auto" w:fill="000080"/>
    </w:pPr>
    <w:rPr>
      <w:rFonts w:ascii="Tahoma" w:hAnsi="Tahoma"/>
    </w:rPr>
  </w:style>
  <w:style w:type="paragraph" w:styleId="32">
    <w:name w:val="Body Text"/>
    <w:basedOn w:val="1"/>
    <w:link w:val="90"/>
    <w:qFormat/>
    <w:uiPriority w:val="99"/>
    <w:pPr>
      <w:spacing w:after="120"/>
    </w:pPr>
  </w:style>
  <w:style w:type="paragraph" w:styleId="33">
    <w:name w:val="List Bullet 5"/>
    <w:basedOn w:val="26"/>
    <w:qFormat/>
    <w:uiPriority w:val="0"/>
    <w:pPr>
      <w:ind w:left="1702"/>
    </w:pPr>
  </w:style>
  <w:style w:type="paragraph" w:styleId="34">
    <w:name w:val="toc 8"/>
    <w:basedOn w:val="23"/>
    <w:next w:val="1"/>
    <w:qFormat/>
    <w:uiPriority w:val="39"/>
    <w:pPr>
      <w:spacing w:before="180"/>
      <w:ind w:left="2693" w:hanging="2693"/>
    </w:pPr>
    <w:rPr>
      <w:b/>
    </w:rPr>
  </w:style>
  <w:style w:type="paragraph" w:styleId="35">
    <w:name w:val="Balloon Text"/>
    <w:basedOn w:val="1"/>
    <w:link w:val="105"/>
    <w:qFormat/>
    <w:uiPriority w:val="0"/>
    <w:rPr>
      <w:rFonts w:ascii="Tahoma" w:hAnsi="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pPr>
    <w:rPr>
      <w:rFonts w:ascii="Arial" w:hAnsi="Arial" w:cs="Times New Roman" w:eastAsiaTheme="minorEastAsia"/>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99"/>
    <w:pPr>
      <w:spacing w:before="100" w:beforeAutospacing="1" w:after="100" w:afterAutospacing="1"/>
    </w:pPr>
    <w:rPr>
      <w:sz w:val="24"/>
      <w:szCs w:val="24"/>
      <w:lang w:val="en-US"/>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link w:val="92"/>
    <w:qFormat/>
    <w:uiPriority w:val="0"/>
    <w:pPr>
      <w:jc w:val="center"/>
    </w:pPr>
  </w:style>
  <w:style w:type="paragraph" w:customStyle="1" w:styleId="56">
    <w:name w:val="TAL"/>
    <w:basedOn w:val="1"/>
    <w:link w:val="89"/>
    <w:qFormat/>
    <w:uiPriority w:val="0"/>
    <w:pPr>
      <w:keepNext/>
      <w:keepLines/>
      <w:spacing w:after="0"/>
    </w:pPr>
    <w:rPr>
      <w:rFonts w:ascii="Arial" w:hAnsi="Arial"/>
      <w:sz w:val="18"/>
    </w:rPr>
  </w:style>
  <w:style w:type="paragraph" w:customStyle="1" w:styleId="57">
    <w:name w:val="TF"/>
    <w:basedOn w:val="58"/>
    <w:link w:val="109"/>
    <w:qFormat/>
    <w:uiPriority w:val="0"/>
    <w:pPr>
      <w:keepNext w:val="0"/>
      <w:spacing w:before="0" w:after="240"/>
    </w:pPr>
  </w:style>
  <w:style w:type="paragraph" w:customStyle="1" w:styleId="58">
    <w:name w:val="TH"/>
    <w:basedOn w:val="1"/>
    <w:link w:val="91"/>
    <w:qFormat/>
    <w:uiPriority w:val="0"/>
    <w:pPr>
      <w:keepNext/>
      <w:keepLines/>
      <w:spacing w:before="60"/>
      <w:jc w:val="center"/>
    </w:pPr>
    <w:rPr>
      <w:rFonts w:ascii="Arial" w:hAnsi="Arial"/>
      <w:b/>
    </w:rPr>
  </w:style>
  <w:style w:type="paragraph" w:customStyle="1" w:styleId="59">
    <w:name w:val="NO"/>
    <w:basedOn w:val="1"/>
    <w:link w:val="96"/>
    <w:qFormat/>
    <w:uiPriority w:val="0"/>
    <w:pPr>
      <w:keepLines/>
      <w:ind w:left="1135" w:hanging="851"/>
    </w:pPr>
  </w:style>
  <w:style w:type="paragraph" w:customStyle="1" w:styleId="60">
    <w:name w:val="EX"/>
    <w:basedOn w:val="1"/>
    <w:link w:val="95"/>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link w:val="113"/>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94"/>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7"/>
    <w:qFormat/>
    <w:uiPriority w:val="0"/>
  </w:style>
  <w:style w:type="paragraph" w:customStyle="1" w:styleId="79">
    <w:name w:val="B2"/>
    <w:basedOn w:val="13"/>
    <w:link w:val="86"/>
    <w:qFormat/>
    <w:uiPriority w:val="0"/>
  </w:style>
  <w:style w:type="paragraph" w:customStyle="1" w:styleId="80">
    <w:name w:val="B3"/>
    <w:basedOn w:val="12"/>
    <w:link w:val="103"/>
    <w:qFormat/>
    <w:uiPriority w:val="0"/>
  </w:style>
  <w:style w:type="paragraph" w:customStyle="1" w:styleId="81">
    <w:name w:val="B4"/>
    <w:basedOn w:val="40"/>
    <w:qFormat/>
    <w:uiPriority w:val="0"/>
  </w:style>
  <w:style w:type="paragraph" w:customStyle="1" w:styleId="82">
    <w:name w:val="B5"/>
    <w:basedOn w:val="39"/>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B2 Char"/>
    <w:link w:val="79"/>
    <w:qFormat/>
    <w:uiPriority w:val="0"/>
    <w:rPr>
      <w:rFonts w:ascii="Times New Roman" w:hAnsi="Times New Roman"/>
      <w:lang w:val="en-GB"/>
    </w:rPr>
  </w:style>
  <w:style w:type="paragraph" w:customStyle="1" w:styleId="87">
    <w:name w:val="TAJ"/>
    <w:basedOn w:val="58"/>
    <w:qFormat/>
    <w:uiPriority w:val="0"/>
  </w:style>
  <w:style w:type="paragraph" w:customStyle="1" w:styleId="88">
    <w:name w:val="Guidance"/>
    <w:basedOn w:val="1"/>
    <w:link w:val="98"/>
    <w:qFormat/>
    <w:uiPriority w:val="0"/>
    <w:rPr>
      <w:i/>
      <w:color w:val="0000FF"/>
    </w:rPr>
  </w:style>
  <w:style w:type="character" w:customStyle="1" w:styleId="89">
    <w:name w:val="TAL Char"/>
    <w:link w:val="56"/>
    <w:qFormat/>
    <w:uiPriority w:val="0"/>
    <w:rPr>
      <w:rFonts w:ascii="Arial" w:hAnsi="Arial"/>
      <w:sz w:val="18"/>
      <w:lang w:val="en-GB"/>
    </w:rPr>
  </w:style>
  <w:style w:type="character" w:customStyle="1" w:styleId="90">
    <w:name w:val="Body Text Char"/>
    <w:link w:val="32"/>
    <w:qFormat/>
    <w:uiPriority w:val="99"/>
    <w:rPr>
      <w:rFonts w:ascii="Times New Roman" w:hAnsi="Times New Roman"/>
      <w:lang w:val="en-GB"/>
    </w:rPr>
  </w:style>
  <w:style w:type="character" w:customStyle="1" w:styleId="91">
    <w:name w:val="TH Char"/>
    <w:link w:val="58"/>
    <w:qFormat/>
    <w:uiPriority w:val="0"/>
    <w:rPr>
      <w:rFonts w:ascii="Arial" w:hAnsi="Arial"/>
      <w:b/>
      <w:lang w:val="en-GB"/>
    </w:rPr>
  </w:style>
  <w:style w:type="character" w:customStyle="1" w:styleId="92">
    <w:name w:val="TAC Char"/>
    <w:link w:val="55"/>
    <w:qFormat/>
    <w:uiPriority w:val="0"/>
    <w:rPr>
      <w:rFonts w:ascii="Arial" w:hAnsi="Arial"/>
      <w:sz w:val="18"/>
      <w:lang w:val="en-GB"/>
    </w:rPr>
  </w:style>
  <w:style w:type="character" w:customStyle="1" w:styleId="93">
    <w:name w:val="TAH Car"/>
    <w:link w:val="54"/>
    <w:qFormat/>
    <w:uiPriority w:val="0"/>
    <w:rPr>
      <w:rFonts w:ascii="Arial" w:hAnsi="Arial"/>
      <w:b/>
      <w:sz w:val="18"/>
      <w:lang w:val="en-GB"/>
    </w:rPr>
  </w:style>
  <w:style w:type="character" w:customStyle="1" w:styleId="94">
    <w:name w:val="TAN Char"/>
    <w:link w:val="69"/>
    <w:qFormat/>
    <w:uiPriority w:val="0"/>
    <w:rPr>
      <w:rFonts w:ascii="Arial" w:hAnsi="Arial"/>
      <w:sz w:val="18"/>
      <w:lang w:val="en-GB"/>
    </w:rPr>
  </w:style>
  <w:style w:type="character" w:customStyle="1" w:styleId="95">
    <w:name w:val="EX Char"/>
    <w:link w:val="60"/>
    <w:qFormat/>
    <w:uiPriority w:val="0"/>
    <w:rPr>
      <w:rFonts w:ascii="Times New Roman" w:hAnsi="Times New Roman"/>
      <w:lang w:val="en-GB"/>
    </w:rPr>
  </w:style>
  <w:style w:type="character" w:customStyle="1" w:styleId="96">
    <w:name w:val="NO Char"/>
    <w:link w:val="59"/>
    <w:qFormat/>
    <w:uiPriority w:val="0"/>
    <w:rPr>
      <w:rFonts w:ascii="Times New Roman" w:hAnsi="Times New Roman"/>
      <w:lang w:val="en-GB"/>
    </w:rPr>
  </w:style>
  <w:style w:type="character" w:customStyle="1" w:styleId="97">
    <w:name w:val="B1 Char"/>
    <w:link w:val="78"/>
    <w:qFormat/>
    <w:uiPriority w:val="0"/>
    <w:rPr>
      <w:rFonts w:ascii="Times New Roman" w:hAnsi="Times New Roman"/>
      <w:lang w:val="en-GB"/>
    </w:rPr>
  </w:style>
  <w:style w:type="character" w:customStyle="1" w:styleId="98">
    <w:name w:val="Guidance Char"/>
    <w:link w:val="88"/>
    <w:qFormat/>
    <w:uiPriority w:val="0"/>
    <w:rPr>
      <w:rFonts w:ascii="Times New Roman" w:hAnsi="Times New Roman"/>
      <w:i/>
      <w:color w:val="0000FF"/>
      <w:lang w:val="en-GB"/>
    </w:rPr>
  </w:style>
  <w:style w:type="character" w:customStyle="1" w:styleId="99">
    <w:name w:val="Heading 3 Char"/>
    <w:link w:val="4"/>
    <w:qFormat/>
    <w:uiPriority w:val="0"/>
    <w:rPr>
      <w:rFonts w:ascii="Arial" w:hAnsi="Arial"/>
      <w:sz w:val="28"/>
      <w:lang w:val="en-GB"/>
    </w:rPr>
  </w:style>
  <w:style w:type="paragraph" w:customStyle="1" w:styleId="100">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01">
    <w:name w:val="Unresolved Mention1"/>
    <w:semiHidden/>
    <w:unhideWhenUsed/>
    <w:qFormat/>
    <w:uiPriority w:val="99"/>
    <w:rPr>
      <w:color w:val="808080"/>
      <w:shd w:val="clear" w:color="auto" w:fill="E6E6E6"/>
    </w:rPr>
  </w:style>
  <w:style w:type="character" w:customStyle="1" w:styleId="102">
    <w:name w:val="TAL Car"/>
    <w:qFormat/>
    <w:uiPriority w:val="0"/>
    <w:rPr>
      <w:rFonts w:ascii="Arial" w:hAnsi="Arial"/>
      <w:sz w:val="18"/>
      <w:lang w:val="en-GB"/>
    </w:rPr>
  </w:style>
  <w:style w:type="character" w:customStyle="1" w:styleId="103">
    <w:name w:val="B3 Char2"/>
    <w:link w:val="80"/>
    <w:qFormat/>
    <w:uiPriority w:val="0"/>
    <w:rPr>
      <w:rFonts w:ascii="Times New Roman" w:hAnsi="Times New Roman"/>
      <w:lang w:val="en-GB"/>
    </w:rPr>
  </w:style>
  <w:style w:type="character" w:customStyle="1" w:styleId="104">
    <w:name w:val="Comment Text Char"/>
    <w:link w:val="16"/>
    <w:qFormat/>
    <w:uiPriority w:val="0"/>
    <w:rPr>
      <w:rFonts w:ascii="Times New Roman" w:hAnsi="Times New Roman"/>
      <w:lang w:val="en-GB"/>
    </w:rPr>
  </w:style>
  <w:style w:type="character" w:customStyle="1" w:styleId="105">
    <w:name w:val="Balloon Text Char"/>
    <w:link w:val="35"/>
    <w:qFormat/>
    <w:uiPriority w:val="0"/>
    <w:rPr>
      <w:rFonts w:ascii="Tahoma" w:hAnsi="Tahoma" w:cs="Tahoma"/>
      <w:sz w:val="16"/>
      <w:szCs w:val="16"/>
      <w:lang w:val="en-GB"/>
    </w:rPr>
  </w:style>
  <w:style w:type="character" w:customStyle="1" w:styleId="106">
    <w:name w:val="Comment Subject Char"/>
    <w:link w:val="15"/>
    <w:qFormat/>
    <w:uiPriority w:val="0"/>
    <w:rPr>
      <w:rFonts w:ascii="Times New Roman" w:hAnsi="Times New Roman"/>
      <w:b/>
      <w:bCs/>
      <w:lang w:val="en-GB"/>
    </w:rPr>
  </w:style>
  <w:style w:type="character" w:customStyle="1" w:styleId="107">
    <w:name w:val="Heading 2 Char"/>
    <w:link w:val="3"/>
    <w:qFormat/>
    <w:uiPriority w:val="0"/>
    <w:rPr>
      <w:rFonts w:ascii="Arial" w:hAnsi="Arial"/>
      <w:sz w:val="32"/>
      <w:lang w:val="en-GB"/>
    </w:rPr>
  </w:style>
  <w:style w:type="character" w:customStyle="1" w:styleId="108">
    <w:name w:val="Heading 4 Char"/>
    <w:link w:val="5"/>
    <w:qFormat/>
    <w:uiPriority w:val="0"/>
    <w:rPr>
      <w:rFonts w:ascii="Arial" w:hAnsi="Arial"/>
      <w:sz w:val="24"/>
      <w:lang w:val="en-GB"/>
    </w:rPr>
  </w:style>
  <w:style w:type="character" w:customStyle="1" w:styleId="109">
    <w:name w:val="TF Char"/>
    <w:link w:val="57"/>
    <w:qFormat/>
    <w:uiPriority w:val="0"/>
    <w:rPr>
      <w:rFonts w:ascii="Arial" w:hAnsi="Arial"/>
      <w:b/>
      <w:lang w:val="en-GB"/>
    </w:rPr>
  </w:style>
  <w:style w:type="paragraph" w:customStyle="1" w:styleId="110">
    <w:name w:val="Revision"/>
    <w:hidden/>
    <w:semiHidden/>
    <w:qFormat/>
    <w:uiPriority w:val="99"/>
    <w:rPr>
      <w:rFonts w:ascii="Times New Roman" w:hAnsi="Times New Roman" w:cs="Times New Roman" w:eastAsiaTheme="minorEastAsia"/>
      <w:lang w:val="en-GB" w:eastAsia="en-US" w:bidi="ar-SA"/>
    </w:rPr>
  </w:style>
  <w:style w:type="character" w:customStyle="1" w:styleId="111">
    <w:name w:val="Document Map Char"/>
    <w:link w:val="31"/>
    <w:qFormat/>
    <w:uiPriority w:val="0"/>
    <w:rPr>
      <w:rFonts w:ascii="Tahoma" w:hAnsi="Tahoma" w:cs="Tahoma"/>
      <w:shd w:val="clear" w:color="auto" w:fill="000080"/>
      <w:lang w:val="en-GB"/>
    </w:rPr>
  </w:style>
  <w:style w:type="paragraph" w:customStyle="1" w:styleId="112">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113">
    <w:name w:val="EQ Char"/>
    <w:link w:val="65"/>
    <w:qFormat/>
    <w:uiPriority w:val="0"/>
    <w:rPr>
      <w:rFonts w:ascii="Times New Roman" w:hAnsi="Times New Roman"/>
      <w:lang w:val="en-GB"/>
    </w:rPr>
  </w:style>
  <w:style w:type="paragraph" w:styleId="114">
    <w:name w:val="List Paragraph"/>
    <w:basedOn w:val="1"/>
    <w:qFormat/>
    <w:uiPriority w:val="34"/>
    <w:pPr>
      <w:spacing w:after="0"/>
      <w:ind w:left="720"/>
    </w:pPr>
    <w:rPr>
      <w:rFonts w:ascii="Calibri" w:hAnsi="Calibri" w:eastAsia="Times New Roman" w:cs="Calibr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6A5D27-1089-4881-A2D4-C1B5723E57DA}">
  <ds:schemaRefs/>
</ds:datastoreItem>
</file>

<file path=docProps/app.xml><?xml version="1.0" encoding="utf-8"?>
<Properties xmlns="http://schemas.openxmlformats.org/officeDocument/2006/extended-properties" xmlns:vt="http://schemas.openxmlformats.org/officeDocument/2006/docPropsVTypes">
  <Template>3gpp_70</Template>
  <Pages>90</Pages>
  <Words>53946</Words>
  <Characters>307498</Characters>
  <Lines>2562</Lines>
  <Paragraphs>721</Paragraphs>
  <TotalTime>0</TotalTime>
  <ScaleCrop>false</ScaleCrop>
  <LinksUpToDate>false</LinksUpToDate>
  <CharactersWithSpaces>360723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2018-09-03T14:18:00Z</dcterms:created>
  <dc:creator>MCC Support</dc:creator>
  <cp:lastModifiedBy>xuefei2</cp:lastModifiedBy>
  <cp:lastPrinted>2411-12-31T23:00:00Z</cp:lastPrinted>
  <dcterms:modified xsi:type="dcterms:W3CDTF">2018-10-11T06:38:49Z</dcterms:modified>
  <dc:subject>NR; Base Station (BS) radio transmission and reception (Release 15)</dc:subject>
  <dc:title>3GPP TS 38.104</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ies>
</file>